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616" w:rsidRPr="00F37825" w:rsidRDefault="009B1616" w:rsidP="00CD15E8">
      <w:pPr>
        <w:ind w:left="0" w:firstLine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37825">
        <w:rPr>
          <w:rFonts w:ascii="Times New Roman" w:hAnsi="Times New Roman"/>
          <w:b/>
          <w:sz w:val="24"/>
          <w:szCs w:val="24"/>
          <w:lang w:val="uk-UA"/>
        </w:rPr>
        <w:t>Тест на тему: Комп’ютерні мережі</w:t>
      </w:r>
    </w:p>
    <w:p w:rsidR="009B1616" w:rsidRPr="00F37825" w:rsidRDefault="009B1616" w:rsidP="00CD15E8">
      <w:pPr>
        <w:ind w:left="0" w:firstLine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B1616" w:rsidRPr="00F37825" w:rsidRDefault="009B1616" w:rsidP="00B16A8E">
      <w:pPr>
        <w:pStyle w:val="ListParagraph"/>
        <w:tabs>
          <w:tab w:val="left" w:pos="142"/>
        </w:tabs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  </w:t>
      </w:r>
      <w:r w:rsidRPr="00F37825">
        <w:rPr>
          <w:rFonts w:ascii="Times New Roman" w:hAnsi="Times New Roman"/>
          <w:sz w:val="24"/>
          <w:szCs w:val="24"/>
          <w:lang w:val="uk-UA"/>
        </w:rPr>
        <w:t>Система двох або більше комп'ютерів, пов'язаних каналами передачі інформації, називається:</w:t>
      </w:r>
    </w:p>
    <w:p w:rsidR="009B1616" w:rsidRPr="00F37825" w:rsidRDefault="009B1616" w:rsidP="00BA088D">
      <w:pPr>
        <w:pStyle w:val="ListParagraph"/>
        <w:tabs>
          <w:tab w:val="left" w:pos="993"/>
        </w:tabs>
        <w:ind w:left="426" w:firstLine="0"/>
        <w:rPr>
          <w:rFonts w:ascii="Times New Roman" w:hAnsi="Times New Roman"/>
          <w:sz w:val="24"/>
          <w:szCs w:val="24"/>
          <w:lang w:val="uk-UA"/>
        </w:rPr>
      </w:pPr>
      <w:r w:rsidRPr="00F37825">
        <w:rPr>
          <w:rFonts w:ascii="Times New Roman" w:hAnsi="Times New Roman"/>
          <w:sz w:val="24"/>
          <w:szCs w:val="24"/>
          <w:lang w:val="uk-UA"/>
        </w:rPr>
        <w:t>a) магістраль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b) комп'ютерна мережа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c) адаптери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d) інтерфейс</w:t>
      </w:r>
    </w:p>
    <w:p w:rsidR="009B1616" w:rsidRPr="00F37825" w:rsidRDefault="009B1616" w:rsidP="00B16A8E">
      <w:pPr>
        <w:pStyle w:val="ListParagraph"/>
        <w:tabs>
          <w:tab w:val="left" w:pos="993"/>
        </w:tabs>
        <w:ind w:left="709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B16A8E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BA088D">
      <w:pPr>
        <w:pStyle w:val="ListParagraph"/>
        <w:ind w:left="426" w:hanging="568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№2  </w:t>
      </w:r>
      <w:r w:rsidRPr="00F37825">
        <w:rPr>
          <w:rFonts w:ascii="Times New Roman" w:hAnsi="Times New Roman"/>
          <w:sz w:val="24"/>
          <w:szCs w:val="24"/>
          <w:lang w:val="uk-UA"/>
        </w:rPr>
        <w:t>Мережа, яка об'єднує комп'ютери, встановлені в одному приміщенні є: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a) регіональною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b) віртуальною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c) глобальною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d) локальною</w:t>
      </w:r>
    </w:p>
    <w:p w:rsidR="009B1616" w:rsidRPr="00F37825" w:rsidRDefault="009B1616" w:rsidP="00B16A8E">
      <w:pPr>
        <w:ind w:left="0" w:firstLine="0"/>
        <w:rPr>
          <w:rFonts w:ascii="Times New Roman" w:hAnsi="Times New Roman"/>
          <w:i/>
          <w:iCs/>
          <w:sz w:val="24"/>
          <w:szCs w:val="24"/>
          <w:lang w:val="uk-UA" w:eastAsia="ru-RU"/>
        </w:rPr>
      </w:pPr>
    </w:p>
    <w:p w:rsidR="009B1616" w:rsidRPr="00F37825" w:rsidRDefault="009B1616" w:rsidP="0083141C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BA088D">
      <w:pPr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№3  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>Топологія комп'ютерної мережі, в якій всі комп'ютери мережі приєднані до центрального вузла (зазвичай мережевий концентратор) називається:</w:t>
      </w:r>
    </w:p>
    <w:p w:rsidR="009B1616" w:rsidRPr="00F37825" w:rsidRDefault="009B1616" w:rsidP="00BA088D">
      <w:pPr>
        <w:ind w:left="426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a) шина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b) чарункова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c) кільце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d) зірка</w:t>
      </w:r>
    </w:p>
    <w:p w:rsidR="009B1616" w:rsidRPr="00F37825" w:rsidRDefault="009B1616" w:rsidP="00BA088D">
      <w:pPr>
        <w:pStyle w:val="ListParagraph"/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83141C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C74CB5">
      <w:pPr>
        <w:ind w:left="426" w:hanging="568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№4  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>Який пристрій необхідно для підключення комп'ютера до локальної мережі: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a) USB порт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b) мережева карта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c) модем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d) телефон</w:t>
      </w:r>
    </w:p>
    <w:p w:rsidR="009B1616" w:rsidRPr="00F37825" w:rsidRDefault="009B1616" w:rsidP="00C74CB5">
      <w:pPr>
        <w:pStyle w:val="ListParagraph"/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83141C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C74CB5">
      <w:p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№5  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>На якому протоколі побудована глобальна мережа Інтернет:</w:t>
      </w:r>
    </w:p>
    <w:p w:rsidR="009B1616" w:rsidRPr="00F37825" w:rsidRDefault="009B1616" w:rsidP="004E49AC">
      <w:pPr>
        <w:pStyle w:val="ListParagraph"/>
        <w:numPr>
          <w:ilvl w:val="0"/>
          <w:numId w:val="24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TCP/IP</w:t>
      </w:r>
    </w:p>
    <w:p w:rsidR="009B1616" w:rsidRPr="00F37825" w:rsidRDefault="009B1616" w:rsidP="004E49AC">
      <w:pPr>
        <w:pStyle w:val="ListParagraph"/>
        <w:numPr>
          <w:ilvl w:val="0"/>
          <w:numId w:val="24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FTP</w:t>
      </w:r>
    </w:p>
    <w:p w:rsidR="009B1616" w:rsidRPr="00F37825" w:rsidRDefault="009B1616" w:rsidP="004E49AC">
      <w:pPr>
        <w:pStyle w:val="ListParagraph"/>
        <w:numPr>
          <w:ilvl w:val="0"/>
          <w:numId w:val="24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HTTP</w:t>
      </w:r>
    </w:p>
    <w:p w:rsidR="009B1616" w:rsidRPr="00F37825" w:rsidRDefault="009B1616" w:rsidP="004E49AC">
      <w:pPr>
        <w:pStyle w:val="ListParagraph"/>
        <w:numPr>
          <w:ilvl w:val="0"/>
          <w:numId w:val="24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POP3</w:t>
      </w:r>
    </w:p>
    <w:p w:rsidR="009B1616" w:rsidRPr="00F37825" w:rsidRDefault="009B1616" w:rsidP="0083141C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83141C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F37825">
      <w:pPr>
        <w:pStyle w:val="ListParagraph"/>
        <w:ind w:left="426" w:hanging="426"/>
        <w:rPr>
          <w:rFonts w:ascii="Times New Roman" w:hAnsi="Times New Roman"/>
          <w:sz w:val="24"/>
          <w:szCs w:val="24"/>
          <w:lang w:val="uk-UA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№6  </w:t>
      </w:r>
      <w:r w:rsidRPr="00F37825">
        <w:rPr>
          <w:rFonts w:ascii="Times New Roman" w:hAnsi="Times New Roman"/>
          <w:sz w:val="24"/>
          <w:szCs w:val="24"/>
          <w:lang w:val="uk-UA"/>
        </w:rPr>
        <w:t>Протокол маршрутизації (IP) забезпечує: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a) управління апаратурою передачі даних і каналів зв'язку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b) розбиття повідомлення на пакети в процесі передачі і складання повідомлення в процесі отримання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 xml:space="preserve">c) збереження механічних, функціональних параметрів фізичного зв'язку в </w:t>
      </w:r>
      <w:r>
        <w:rPr>
          <w:rFonts w:ascii="Times New Roman" w:hAnsi="Times New Roman"/>
          <w:sz w:val="24"/>
          <w:szCs w:val="24"/>
          <w:lang w:val="uk-UA"/>
        </w:rPr>
        <w:t>комп’</w:t>
      </w:r>
      <w:r w:rsidRPr="00F37825">
        <w:rPr>
          <w:rFonts w:ascii="Times New Roman" w:hAnsi="Times New Roman"/>
          <w:sz w:val="24"/>
          <w:szCs w:val="24"/>
          <w:lang w:val="uk-UA"/>
        </w:rPr>
        <w:t>ютерній мережі;</w:t>
      </w:r>
      <w:r w:rsidRPr="00F37825">
        <w:rPr>
          <w:rFonts w:ascii="Times New Roman" w:hAnsi="Times New Roman"/>
          <w:sz w:val="24"/>
          <w:szCs w:val="24"/>
          <w:lang w:val="uk-UA"/>
        </w:rPr>
        <w:br/>
        <w:t>d) доставку інформації від комп'ютера-відправника до комп'ютера-одержувачу</w:t>
      </w:r>
    </w:p>
    <w:p w:rsidR="009B1616" w:rsidRPr="00F37825" w:rsidRDefault="009B1616" w:rsidP="00C74CB5">
      <w:pPr>
        <w:pStyle w:val="ListParagraph"/>
        <w:ind w:left="-142" w:firstLine="0"/>
        <w:rPr>
          <w:rFonts w:ascii="Times New Roman" w:hAnsi="Times New Roman"/>
          <w:i/>
          <w:iCs/>
          <w:sz w:val="24"/>
          <w:szCs w:val="24"/>
          <w:lang w:val="uk-UA" w:eastAsia="ru-RU"/>
        </w:rPr>
      </w:pPr>
    </w:p>
    <w:p w:rsidR="009B1616" w:rsidRPr="00F37825" w:rsidRDefault="009B1616" w:rsidP="00B16A8E">
      <w:pPr>
        <w:pStyle w:val="ListParagraph"/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B16A8E">
      <w:pPr>
        <w:pStyle w:val="ListParagraph"/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№7  </w:t>
      </w:r>
      <w:r w:rsidRPr="00F37825">
        <w:rPr>
          <w:rFonts w:ascii="Times New Roman" w:hAnsi="Times New Roman"/>
          <w:sz w:val="24"/>
          <w:szCs w:val="24"/>
          <w:lang w:val="uk-UA"/>
        </w:rPr>
        <w:t>Комп'ютер, підключений до Інтернету, обов'язково має:</w:t>
      </w:r>
    </w:p>
    <w:p w:rsidR="009B1616" w:rsidRPr="00F37825" w:rsidRDefault="009B1616" w:rsidP="004E49AC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URL-адресу</w:t>
      </w:r>
    </w:p>
    <w:p w:rsidR="009B1616" w:rsidRPr="00F37825" w:rsidRDefault="009B1616" w:rsidP="004E49AC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електронну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 xml:space="preserve"> пошту</w:t>
      </w:r>
    </w:p>
    <w:p w:rsidR="009B1616" w:rsidRPr="00F37825" w:rsidRDefault="009B1616" w:rsidP="004E49AC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IP-адресу</w:t>
      </w:r>
    </w:p>
    <w:p w:rsidR="009B1616" w:rsidRPr="00F37825" w:rsidRDefault="009B1616" w:rsidP="004E49AC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Web-сервер</w:t>
      </w:r>
    </w:p>
    <w:p w:rsidR="009B1616" w:rsidRPr="00F37825" w:rsidRDefault="009B1616" w:rsidP="004E49AC">
      <w:pPr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C74CB5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№8  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>Служба Інтернету, призначена для доступу до електронних документів особливого роду, які називаються Web-документами має назву:</w:t>
      </w:r>
    </w:p>
    <w:p w:rsidR="009B1616" w:rsidRPr="00F37825" w:rsidRDefault="009B1616" w:rsidP="00C74CB5">
      <w:pPr>
        <w:ind w:left="426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a) електронна пошта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b) IP-телефонія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 xml:space="preserve">c) </w:t>
      </w:r>
      <w:r w:rsidRPr="00F37825">
        <w:rPr>
          <w:rFonts w:ascii="Times New Roman" w:hAnsi="Times New Roman"/>
          <w:sz w:val="24"/>
          <w:szCs w:val="24"/>
          <w:lang w:val="en-GB" w:eastAsia="ru-RU"/>
        </w:rPr>
        <w:t>World</w:t>
      </w:r>
      <w:r w:rsidRPr="009B74E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825">
        <w:rPr>
          <w:rFonts w:ascii="Times New Roman" w:hAnsi="Times New Roman"/>
          <w:sz w:val="24"/>
          <w:szCs w:val="24"/>
          <w:lang w:val="en-GB" w:eastAsia="ru-RU"/>
        </w:rPr>
        <w:t>Wide</w:t>
      </w:r>
      <w:r w:rsidRPr="009B74E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825">
        <w:rPr>
          <w:rFonts w:ascii="Times New Roman" w:hAnsi="Times New Roman"/>
          <w:sz w:val="24"/>
          <w:szCs w:val="24"/>
          <w:lang w:val="en-GB" w:eastAsia="ru-RU"/>
        </w:rPr>
        <w:t>Web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d) пошукова система</w:t>
      </w:r>
    </w:p>
    <w:p w:rsidR="009B1616" w:rsidRPr="00F37825" w:rsidRDefault="009B1616" w:rsidP="00C74CB5">
      <w:pPr>
        <w:pStyle w:val="ListParagraph"/>
        <w:tabs>
          <w:tab w:val="left" w:pos="142"/>
        </w:tabs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83141C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C74CB5">
      <w:pPr>
        <w:ind w:left="426" w:hanging="426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№9  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>Переглядають Web-сторінок за допомогою спеціальних програм, званих: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a) протоколами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b) маршрутизаторами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c) браузерами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d) серверами</w:t>
      </w:r>
    </w:p>
    <w:p w:rsidR="009B1616" w:rsidRPr="00F37825" w:rsidRDefault="009B1616" w:rsidP="00C74CB5">
      <w:pPr>
        <w:pStyle w:val="ListParagraph"/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83141C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 w:rsidP="00C74CB5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№10  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t>Теоретично модем, який передає інформацію зі швидкістю 57600 біт/с, може передати 2 сторінки тексту (3600 байтів) протягом:</w:t>
      </w:r>
    </w:p>
    <w:p w:rsidR="009B1616" w:rsidRPr="00F37825" w:rsidRDefault="009B1616" w:rsidP="00F37825">
      <w:pPr>
        <w:ind w:left="426" w:firstLine="0"/>
        <w:rPr>
          <w:rFonts w:ascii="Times New Roman" w:hAnsi="Times New Roman"/>
          <w:sz w:val="24"/>
          <w:szCs w:val="24"/>
          <w:lang w:val="uk-UA" w:eastAsia="ru-RU"/>
        </w:rPr>
      </w:pPr>
      <w:r w:rsidRPr="00F37825">
        <w:rPr>
          <w:rFonts w:ascii="Times New Roman" w:hAnsi="Times New Roman"/>
          <w:sz w:val="24"/>
          <w:szCs w:val="24"/>
          <w:lang w:val="uk-UA" w:eastAsia="ru-RU"/>
        </w:rPr>
        <w:t>a) 0,5 хв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b) 0,5 с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c) 0,5 год</w:t>
      </w:r>
      <w:r w:rsidRPr="00F37825">
        <w:rPr>
          <w:rFonts w:ascii="Times New Roman" w:hAnsi="Times New Roman"/>
          <w:sz w:val="24"/>
          <w:szCs w:val="24"/>
          <w:lang w:val="uk-UA" w:eastAsia="ru-RU"/>
        </w:rPr>
        <w:br/>
        <w:t>d) 3 хв 26 с</w:t>
      </w:r>
    </w:p>
    <w:p w:rsidR="009B1616" w:rsidRPr="00F37825" w:rsidRDefault="009B1616" w:rsidP="00C74CB5">
      <w:pPr>
        <w:pStyle w:val="ListParagraph"/>
        <w:ind w:left="-142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9B1616" w:rsidRPr="00F37825" w:rsidRDefault="009B1616">
      <w:pPr>
        <w:rPr>
          <w:rFonts w:ascii="Times New Roman" w:hAnsi="Times New Roman"/>
          <w:sz w:val="24"/>
          <w:szCs w:val="24"/>
          <w:lang w:val="uk-UA"/>
        </w:rPr>
      </w:pPr>
    </w:p>
    <w:sectPr w:rsidR="009B1616" w:rsidRPr="00F37825" w:rsidSect="009A58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616" w:rsidRDefault="009B1616" w:rsidP="00273004">
      <w:r>
        <w:separator/>
      </w:r>
    </w:p>
  </w:endnote>
  <w:endnote w:type="continuationSeparator" w:id="0">
    <w:p w:rsidR="009B1616" w:rsidRDefault="009B1616" w:rsidP="00273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616" w:rsidRDefault="009B16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616" w:rsidRDefault="009B161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616" w:rsidRDefault="009B16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616" w:rsidRDefault="009B1616" w:rsidP="00273004">
      <w:r>
        <w:separator/>
      </w:r>
    </w:p>
  </w:footnote>
  <w:footnote w:type="continuationSeparator" w:id="0">
    <w:p w:rsidR="009B1616" w:rsidRDefault="009B1616" w:rsidP="002730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616" w:rsidRDefault="009B16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616" w:rsidRPr="00C1282D" w:rsidRDefault="009B1616" w:rsidP="00273004">
    <w:pPr>
      <w:pStyle w:val="Header"/>
      <w:jc w:val="right"/>
      <w:rPr>
        <w:rFonts w:ascii="Times New Roman" w:hAnsi="Times New Roman"/>
        <w:sz w:val="20"/>
        <w:szCs w:val="20"/>
      </w:rPr>
    </w:pPr>
    <w:r w:rsidRPr="00C1282D">
      <w:rPr>
        <w:rFonts w:ascii="Times New Roman" w:hAnsi="Times New Roman"/>
        <w:sz w:val="20"/>
        <w:szCs w:val="20"/>
      </w:rPr>
      <w:t>Слов’янськ Донецької області</w:t>
    </w:r>
  </w:p>
  <w:p w:rsidR="009B1616" w:rsidRPr="00C1282D" w:rsidRDefault="009B1616" w:rsidP="00273004">
    <w:pPr>
      <w:pStyle w:val="Header"/>
      <w:jc w:val="right"/>
      <w:rPr>
        <w:rFonts w:ascii="Times New Roman" w:hAnsi="Times New Roman"/>
        <w:sz w:val="20"/>
        <w:szCs w:val="20"/>
      </w:rPr>
    </w:pPr>
    <w:r w:rsidRPr="00C1282D">
      <w:rPr>
        <w:rFonts w:ascii="Times New Roman" w:hAnsi="Times New Roman"/>
        <w:sz w:val="20"/>
        <w:szCs w:val="20"/>
      </w:rPr>
      <w:t>Слов’янський коледж транспортної інфраструктури</w:t>
    </w:r>
  </w:p>
  <w:p w:rsidR="009B1616" w:rsidRPr="00C1282D" w:rsidRDefault="009B1616" w:rsidP="00273004">
    <w:pPr>
      <w:pStyle w:val="Header"/>
      <w:jc w:val="right"/>
      <w:rPr>
        <w:rFonts w:ascii="Times New Roman" w:hAnsi="Times New Roman"/>
      </w:rPr>
    </w:pPr>
    <w:r w:rsidRPr="00C1282D">
      <w:rPr>
        <w:rFonts w:ascii="Times New Roman" w:hAnsi="Times New Roman"/>
        <w:sz w:val="20"/>
        <w:szCs w:val="20"/>
      </w:rPr>
      <w:t>Викладач: Мельнікова Наталія Олександрівна</w:t>
    </w:r>
  </w:p>
  <w:p w:rsidR="009B1616" w:rsidRDefault="009B1616">
    <w:pPr>
      <w:pStyle w:val="Header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616" w:rsidRDefault="009B16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35BE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C8472D"/>
    <w:multiLevelType w:val="hybridMultilevel"/>
    <w:tmpl w:val="8A34788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171DB2"/>
    <w:multiLevelType w:val="hybridMultilevel"/>
    <w:tmpl w:val="F85221D4"/>
    <w:lvl w:ilvl="0" w:tplc="04190017">
      <w:start w:val="1"/>
      <w:numFmt w:val="lowerLetter"/>
      <w:lvlText w:val="%1)"/>
      <w:lvlJc w:val="left"/>
      <w:pPr>
        <w:ind w:left="5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">
    <w:nsid w:val="18135016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4A5590"/>
    <w:multiLevelType w:val="hybridMultilevel"/>
    <w:tmpl w:val="73588F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1A323F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24B5C1B"/>
    <w:multiLevelType w:val="hybridMultilevel"/>
    <w:tmpl w:val="DBAE3C68"/>
    <w:lvl w:ilvl="0" w:tplc="E9CCC8BC">
      <w:start w:val="1"/>
      <w:numFmt w:val="lowerLetter"/>
      <w:lvlText w:val="%1)"/>
      <w:lvlJc w:val="left"/>
      <w:pPr>
        <w:ind w:left="100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>
    <w:nsid w:val="22C05C69"/>
    <w:multiLevelType w:val="hybridMultilevel"/>
    <w:tmpl w:val="00B2F7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4768EC"/>
    <w:multiLevelType w:val="hybridMultilevel"/>
    <w:tmpl w:val="0BEA5D2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9460F5"/>
    <w:multiLevelType w:val="hybridMultilevel"/>
    <w:tmpl w:val="B4C09F3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204C6C"/>
    <w:multiLevelType w:val="hybridMultilevel"/>
    <w:tmpl w:val="53AC56D6"/>
    <w:lvl w:ilvl="0" w:tplc="A4A83B7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F4774E8"/>
    <w:multiLevelType w:val="hybridMultilevel"/>
    <w:tmpl w:val="6E3A29D2"/>
    <w:lvl w:ilvl="0" w:tplc="04190017">
      <w:start w:val="1"/>
      <w:numFmt w:val="lowerLetter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>
    <w:nsid w:val="312F1EBC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7F56DFB"/>
    <w:multiLevelType w:val="hybridMultilevel"/>
    <w:tmpl w:val="7262A8D8"/>
    <w:lvl w:ilvl="0" w:tplc="F95274FC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57F4B64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5A75CB6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89C46AF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E125315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E1D0474"/>
    <w:multiLevelType w:val="multilevel"/>
    <w:tmpl w:val="F94A1F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FA76EE7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756457B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9B83938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FEF15A9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4927BA0"/>
    <w:multiLevelType w:val="hybridMultilevel"/>
    <w:tmpl w:val="71426574"/>
    <w:lvl w:ilvl="0" w:tplc="77DEF65E">
      <w:start w:val="1"/>
      <w:numFmt w:val="lowerLetter"/>
      <w:lvlText w:val="%1)"/>
      <w:lvlJc w:val="left"/>
      <w:pPr>
        <w:ind w:left="180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4">
    <w:nsid w:val="66424ACB"/>
    <w:multiLevelType w:val="hybridMultilevel"/>
    <w:tmpl w:val="C20A6CD6"/>
    <w:lvl w:ilvl="0" w:tplc="EAF694B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84562E5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D522F74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43431A6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4D31DBA"/>
    <w:multiLevelType w:val="hybridMultilevel"/>
    <w:tmpl w:val="64BA8B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DB147C5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DBF65B3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0"/>
  </w:num>
  <w:num w:numId="3">
    <w:abstractNumId w:val="29"/>
  </w:num>
  <w:num w:numId="4">
    <w:abstractNumId w:val="5"/>
  </w:num>
  <w:num w:numId="5">
    <w:abstractNumId w:val="20"/>
  </w:num>
  <w:num w:numId="6">
    <w:abstractNumId w:val="14"/>
  </w:num>
  <w:num w:numId="7">
    <w:abstractNumId w:val="26"/>
  </w:num>
  <w:num w:numId="8">
    <w:abstractNumId w:val="12"/>
  </w:num>
  <w:num w:numId="9">
    <w:abstractNumId w:val="19"/>
  </w:num>
  <w:num w:numId="10">
    <w:abstractNumId w:val="25"/>
  </w:num>
  <w:num w:numId="11">
    <w:abstractNumId w:val="15"/>
  </w:num>
  <w:num w:numId="12">
    <w:abstractNumId w:val="30"/>
  </w:num>
  <w:num w:numId="13">
    <w:abstractNumId w:val="21"/>
  </w:num>
  <w:num w:numId="14">
    <w:abstractNumId w:val="16"/>
  </w:num>
  <w:num w:numId="15">
    <w:abstractNumId w:val="22"/>
  </w:num>
  <w:num w:numId="16">
    <w:abstractNumId w:val="3"/>
  </w:num>
  <w:num w:numId="17">
    <w:abstractNumId w:val="4"/>
  </w:num>
  <w:num w:numId="18">
    <w:abstractNumId w:val="24"/>
  </w:num>
  <w:num w:numId="19">
    <w:abstractNumId w:val="2"/>
  </w:num>
  <w:num w:numId="20">
    <w:abstractNumId w:val="1"/>
  </w:num>
  <w:num w:numId="21">
    <w:abstractNumId w:val="28"/>
  </w:num>
  <w:num w:numId="22">
    <w:abstractNumId w:val="8"/>
  </w:num>
  <w:num w:numId="23">
    <w:abstractNumId w:val="23"/>
  </w:num>
  <w:num w:numId="24">
    <w:abstractNumId w:val="9"/>
  </w:num>
  <w:num w:numId="25">
    <w:abstractNumId w:val="18"/>
  </w:num>
  <w:num w:numId="26">
    <w:abstractNumId w:val="7"/>
  </w:num>
  <w:num w:numId="27">
    <w:abstractNumId w:val="11"/>
  </w:num>
  <w:num w:numId="28">
    <w:abstractNumId w:val="6"/>
  </w:num>
  <w:num w:numId="29">
    <w:abstractNumId w:val="10"/>
  </w:num>
  <w:num w:numId="30">
    <w:abstractNumId w:val="27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41C"/>
    <w:rsid w:val="000007C2"/>
    <w:rsid w:val="000011E7"/>
    <w:rsid w:val="000037B0"/>
    <w:rsid w:val="00004EA6"/>
    <w:rsid w:val="000057F9"/>
    <w:rsid w:val="00007E7A"/>
    <w:rsid w:val="00010B25"/>
    <w:rsid w:val="00011E37"/>
    <w:rsid w:val="00012321"/>
    <w:rsid w:val="0001272A"/>
    <w:rsid w:val="00012A63"/>
    <w:rsid w:val="00014D66"/>
    <w:rsid w:val="00015398"/>
    <w:rsid w:val="00015AD6"/>
    <w:rsid w:val="00015BE4"/>
    <w:rsid w:val="000172C1"/>
    <w:rsid w:val="00020870"/>
    <w:rsid w:val="00021B36"/>
    <w:rsid w:val="000225A9"/>
    <w:rsid w:val="00022D80"/>
    <w:rsid w:val="00022E18"/>
    <w:rsid w:val="00024841"/>
    <w:rsid w:val="00026982"/>
    <w:rsid w:val="00026C1B"/>
    <w:rsid w:val="00027081"/>
    <w:rsid w:val="0002797B"/>
    <w:rsid w:val="00027F04"/>
    <w:rsid w:val="00030692"/>
    <w:rsid w:val="00030F38"/>
    <w:rsid w:val="00031CB0"/>
    <w:rsid w:val="000322F0"/>
    <w:rsid w:val="00032C5F"/>
    <w:rsid w:val="00035DE9"/>
    <w:rsid w:val="00036F72"/>
    <w:rsid w:val="00040029"/>
    <w:rsid w:val="00040650"/>
    <w:rsid w:val="00040DE4"/>
    <w:rsid w:val="000415AD"/>
    <w:rsid w:val="00045389"/>
    <w:rsid w:val="000457EC"/>
    <w:rsid w:val="000473B9"/>
    <w:rsid w:val="00047BE5"/>
    <w:rsid w:val="000512C5"/>
    <w:rsid w:val="00051426"/>
    <w:rsid w:val="00051BD8"/>
    <w:rsid w:val="000528BD"/>
    <w:rsid w:val="00053471"/>
    <w:rsid w:val="00055710"/>
    <w:rsid w:val="00056221"/>
    <w:rsid w:val="00056699"/>
    <w:rsid w:val="00060238"/>
    <w:rsid w:val="00060513"/>
    <w:rsid w:val="00062117"/>
    <w:rsid w:val="0006230F"/>
    <w:rsid w:val="00062743"/>
    <w:rsid w:val="000649E6"/>
    <w:rsid w:val="00065817"/>
    <w:rsid w:val="00065FC0"/>
    <w:rsid w:val="00070DB7"/>
    <w:rsid w:val="00071464"/>
    <w:rsid w:val="00072BCB"/>
    <w:rsid w:val="00072C05"/>
    <w:rsid w:val="000731AE"/>
    <w:rsid w:val="000732FD"/>
    <w:rsid w:val="00073946"/>
    <w:rsid w:val="0007453C"/>
    <w:rsid w:val="0007688B"/>
    <w:rsid w:val="000818E8"/>
    <w:rsid w:val="00081F88"/>
    <w:rsid w:val="0008318B"/>
    <w:rsid w:val="000834B3"/>
    <w:rsid w:val="00083C87"/>
    <w:rsid w:val="00083E8A"/>
    <w:rsid w:val="00083FEC"/>
    <w:rsid w:val="000842ED"/>
    <w:rsid w:val="00084648"/>
    <w:rsid w:val="0008559A"/>
    <w:rsid w:val="00086030"/>
    <w:rsid w:val="00086C97"/>
    <w:rsid w:val="000871AF"/>
    <w:rsid w:val="000871F8"/>
    <w:rsid w:val="00090F8A"/>
    <w:rsid w:val="000912CD"/>
    <w:rsid w:val="00091B65"/>
    <w:rsid w:val="00091F5F"/>
    <w:rsid w:val="000921E0"/>
    <w:rsid w:val="000927A0"/>
    <w:rsid w:val="000927E5"/>
    <w:rsid w:val="00095107"/>
    <w:rsid w:val="000952D2"/>
    <w:rsid w:val="0009541E"/>
    <w:rsid w:val="000957DE"/>
    <w:rsid w:val="00096AC1"/>
    <w:rsid w:val="00097F18"/>
    <w:rsid w:val="000A0F95"/>
    <w:rsid w:val="000A203D"/>
    <w:rsid w:val="000A28B3"/>
    <w:rsid w:val="000A29CD"/>
    <w:rsid w:val="000A5CA9"/>
    <w:rsid w:val="000A650E"/>
    <w:rsid w:val="000B1ADA"/>
    <w:rsid w:val="000B2D5B"/>
    <w:rsid w:val="000B4F05"/>
    <w:rsid w:val="000B6349"/>
    <w:rsid w:val="000B646F"/>
    <w:rsid w:val="000B7332"/>
    <w:rsid w:val="000B7BE3"/>
    <w:rsid w:val="000C0E85"/>
    <w:rsid w:val="000C0F3B"/>
    <w:rsid w:val="000C23DF"/>
    <w:rsid w:val="000C2D0C"/>
    <w:rsid w:val="000C449A"/>
    <w:rsid w:val="000C4521"/>
    <w:rsid w:val="000D2319"/>
    <w:rsid w:val="000D3D5B"/>
    <w:rsid w:val="000D4963"/>
    <w:rsid w:val="000D4B01"/>
    <w:rsid w:val="000D7AA0"/>
    <w:rsid w:val="000E0AE1"/>
    <w:rsid w:val="000E3C0B"/>
    <w:rsid w:val="000E4EB0"/>
    <w:rsid w:val="000E54CB"/>
    <w:rsid w:val="000E5FE7"/>
    <w:rsid w:val="000E6684"/>
    <w:rsid w:val="000E7D0D"/>
    <w:rsid w:val="000F0EBB"/>
    <w:rsid w:val="000F2399"/>
    <w:rsid w:val="000F2A4C"/>
    <w:rsid w:val="000F2FE5"/>
    <w:rsid w:val="000F3017"/>
    <w:rsid w:val="000F313A"/>
    <w:rsid w:val="000F42F2"/>
    <w:rsid w:val="000F6C8B"/>
    <w:rsid w:val="000F6D0A"/>
    <w:rsid w:val="000F6EEF"/>
    <w:rsid w:val="000F745B"/>
    <w:rsid w:val="000F74C0"/>
    <w:rsid w:val="001002C0"/>
    <w:rsid w:val="0010120D"/>
    <w:rsid w:val="00101593"/>
    <w:rsid w:val="00105840"/>
    <w:rsid w:val="00106631"/>
    <w:rsid w:val="00106ABE"/>
    <w:rsid w:val="00106C76"/>
    <w:rsid w:val="00107A6C"/>
    <w:rsid w:val="00107D32"/>
    <w:rsid w:val="00110EED"/>
    <w:rsid w:val="00111805"/>
    <w:rsid w:val="001122DF"/>
    <w:rsid w:val="00113331"/>
    <w:rsid w:val="00113E87"/>
    <w:rsid w:val="001143BC"/>
    <w:rsid w:val="001148E9"/>
    <w:rsid w:val="001149D1"/>
    <w:rsid w:val="00115250"/>
    <w:rsid w:val="00115594"/>
    <w:rsid w:val="0011571D"/>
    <w:rsid w:val="0011795B"/>
    <w:rsid w:val="00121605"/>
    <w:rsid w:val="00121921"/>
    <w:rsid w:val="00121EBC"/>
    <w:rsid w:val="00122089"/>
    <w:rsid w:val="00122385"/>
    <w:rsid w:val="00125344"/>
    <w:rsid w:val="001254F7"/>
    <w:rsid w:val="00125645"/>
    <w:rsid w:val="00125705"/>
    <w:rsid w:val="00126130"/>
    <w:rsid w:val="001271CD"/>
    <w:rsid w:val="00131124"/>
    <w:rsid w:val="00131D48"/>
    <w:rsid w:val="001344CC"/>
    <w:rsid w:val="00134BA9"/>
    <w:rsid w:val="00136436"/>
    <w:rsid w:val="001367B1"/>
    <w:rsid w:val="00136E28"/>
    <w:rsid w:val="00137876"/>
    <w:rsid w:val="00140038"/>
    <w:rsid w:val="001429EA"/>
    <w:rsid w:val="00143054"/>
    <w:rsid w:val="0014315F"/>
    <w:rsid w:val="001440E8"/>
    <w:rsid w:val="00145BB5"/>
    <w:rsid w:val="00150221"/>
    <w:rsid w:val="00151625"/>
    <w:rsid w:val="001523E4"/>
    <w:rsid w:val="0015248F"/>
    <w:rsid w:val="00153652"/>
    <w:rsid w:val="001565FB"/>
    <w:rsid w:val="00156FA8"/>
    <w:rsid w:val="00161029"/>
    <w:rsid w:val="001617F1"/>
    <w:rsid w:val="00162B5A"/>
    <w:rsid w:val="00164C9A"/>
    <w:rsid w:val="00165BC9"/>
    <w:rsid w:val="00166059"/>
    <w:rsid w:val="001663B3"/>
    <w:rsid w:val="0016734A"/>
    <w:rsid w:val="001674C8"/>
    <w:rsid w:val="001758C4"/>
    <w:rsid w:val="00177B4C"/>
    <w:rsid w:val="001813A5"/>
    <w:rsid w:val="00184F8B"/>
    <w:rsid w:val="00186F26"/>
    <w:rsid w:val="0018727B"/>
    <w:rsid w:val="0018790B"/>
    <w:rsid w:val="001919D1"/>
    <w:rsid w:val="00191AEC"/>
    <w:rsid w:val="001935DC"/>
    <w:rsid w:val="00193FF9"/>
    <w:rsid w:val="00194DE1"/>
    <w:rsid w:val="001955F7"/>
    <w:rsid w:val="0019647F"/>
    <w:rsid w:val="00197202"/>
    <w:rsid w:val="00197702"/>
    <w:rsid w:val="00197F29"/>
    <w:rsid w:val="001A0232"/>
    <w:rsid w:val="001A2CC5"/>
    <w:rsid w:val="001A3A91"/>
    <w:rsid w:val="001A5D93"/>
    <w:rsid w:val="001A6DCB"/>
    <w:rsid w:val="001A762C"/>
    <w:rsid w:val="001B2BEA"/>
    <w:rsid w:val="001B2E38"/>
    <w:rsid w:val="001B620A"/>
    <w:rsid w:val="001B661D"/>
    <w:rsid w:val="001B6EF9"/>
    <w:rsid w:val="001C2B3B"/>
    <w:rsid w:val="001C44F3"/>
    <w:rsid w:val="001C7EDA"/>
    <w:rsid w:val="001D0771"/>
    <w:rsid w:val="001D17E0"/>
    <w:rsid w:val="001D18B0"/>
    <w:rsid w:val="001D33A9"/>
    <w:rsid w:val="001D36A5"/>
    <w:rsid w:val="001D4645"/>
    <w:rsid w:val="001D5C32"/>
    <w:rsid w:val="001D6CF8"/>
    <w:rsid w:val="001E1DF6"/>
    <w:rsid w:val="001E3BD5"/>
    <w:rsid w:val="001E4C00"/>
    <w:rsid w:val="001E55D2"/>
    <w:rsid w:val="001E5C75"/>
    <w:rsid w:val="001E7C05"/>
    <w:rsid w:val="001F0968"/>
    <w:rsid w:val="001F2EAC"/>
    <w:rsid w:val="001F370A"/>
    <w:rsid w:val="001F3FDA"/>
    <w:rsid w:val="001F514D"/>
    <w:rsid w:val="001F61B9"/>
    <w:rsid w:val="001F7A3E"/>
    <w:rsid w:val="00200026"/>
    <w:rsid w:val="002025B0"/>
    <w:rsid w:val="00202E1C"/>
    <w:rsid w:val="0020547B"/>
    <w:rsid w:val="00210C02"/>
    <w:rsid w:val="0021370C"/>
    <w:rsid w:val="002137C2"/>
    <w:rsid w:val="002152C1"/>
    <w:rsid w:val="00215667"/>
    <w:rsid w:val="00217D7E"/>
    <w:rsid w:val="00221102"/>
    <w:rsid w:val="002211C4"/>
    <w:rsid w:val="00221A25"/>
    <w:rsid w:val="00221F68"/>
    <w:rsid w:val="002220E6"/>
    <w:rsid w:val="002225B1"/>
    <w:rsid w:val="002248E2"/>
    <w:rsid w:val="00227841"/>
    <w:rsid w:val="00227CCE"/>
    <w:rsid w:val="00230409"/>
    <w:rsid w:val="002311C5"/>
    <w:rsid w:val="002337F0"/>
    <w:rsid w:val="002357E0"/>
    <w:rsid w:val="00236B03"/>
    <w:rsid w:val="00241D6C"/>
    <w:rsid w:val="00244695"/>
    <w:rsid w:val="00246C68"/>
    <w:rsid w:val="00246EFF"/>
    <w:rsid w:val="00247680"/>
    <w:rsid w:val="00247E7C"/>
    <w:rsid w:val="00250795"/>
    <w:rsid w:val="00250A02"/>
    <w:rsid w:val="00250B46"/>
    <w:rsid w:val="00251EF9"/>
    <w:rsid w:val="0025227C"/>
    <w:rsid w:val="00253374"/>
    <w:rsid w:val="0025559E"/>
    <w:rsid w:val="00256ED4"/>
    <w:rsid w:val="00256F12"/>
    <w:rsid w:val="002608D8"/>
    <w:rsid w:val="00260B44"/>
    <w:rsid w:val="00260FC2"/>
    <w:rsid w:val="00261F46"/>
    <w:rsid w:val="002621B9"/>
    <w:rsid w:val="00263E15"/>
    <w:rsid w:val="00263E17"/>
    <w:rsid w:val="00265EF0"/>
    <w:rsid w:val="00266710"/>
    <w:rsid w:val="002671DB"/>
    <w:rsid w:val="00270001"/>
    <w:rsid w:val="00271678"/>
    <w:rsid w:val="0027274B"/>
    <w:rsid w:val="00273004"/>
    <w:rsid w:val="00280141"/>
    <w:rsid w:val="00280421"/>
    <w:rsid w:val="0028097C"/>
    <w:rsid w:val="002813AD"/>
    <w:rsid w:val="00282EE2"/>
    <w:rsid w:val="00283712"/>
    <w:rsid w:val="00283771"/>
    <w:rsid w:val="002838E2"/>
    <w:rsid w:val="00283C5B"/>
    <w:rsid w:val="00286ED7"/>
    <w:rsid w:val="00286FE4"/>
    <w:rsid w:val="0028774C"/>
    <w:rsid w:val="00293297"/>
    <w:rsid w:val="002950D7"/>
    <w:rsid w:val="002957D0"/>
    <w:rsid w:val="00295939"/>
    <w:rsid w:val="002960D2"/>
    <w:rsid w:val="002962F9"/>
    <w:rsid w:val="00296628"/>
    <w:rsid w:val="00297064"/>
    <w:rsid w:val="00297BE3"/>
    <w:rsid w:val="002A2818"/>
    <w:rsid w:val="002A3472"/>
    <w:rsid w:val="002A34D5"/>
    <w:rsid w:val="002A4973"/>
    <w:rsid w:val="002A6D75"/>
    <w:rsid w:val="002A6E8F"/>
    <w:rsid w:val="002A75F1"/>
    <w:rsid w:val="002A7B7A"/>
    <w:rsid w:val="002B2144"/>
    <w:rsid w:val="002B2990"/>
    <w:rsid w:val="002B31CD"/>
    <w:rsid w:val="002B3B86"/>
    <w:rsid w:val="002B4FA6"/>
    <w:rsid w:val="002B618C"/>
    <w:rsid w:val="002B65BB"/>
    <w:rsid w:val="002B6F65"/>
    <w:rsid w:val="002C0C7B"/>
    <w:rsid w:val="002C21ED"/>
    <w:rsid w:val="002C2ED6"/>
    <w:rsid w:val="002C42A7"/>
    <w:rsid w:val="002C4471"/>
    <w:rsid w:val="002C5C09"/>
    <w:rsid w:val="002D04C5"/>
    <w:rsid w:val="002D0B77"/>
    <w:rsid w:val="002D0E93"/>
    <w:rsid w:val="002D18F9"/>
    <w:rsid w:val="002D1936"/>
    <w:rsid w:val="002D5167"/>
    <w:rsid w:val="002D5498"/>
    <w:rsid w:val="002D7CF3"/>
    <w:rsid w:val="002E2592"/>
    <w:rsid w:val="002E280E"/>
    <w:rsid w:val="002E394F"/>
    <w:rsid w:val="002E44A9"/>
    <w:rsid w:val="002E5423"/>
    <w:rsid w:val="002E6FA8"/>
    <w:rsid w:val="002F0B36"/>
    <w:rsid w:val="002F3237"/>
    <w:rsid w:val="002F40D6"/>
    <w:rsid w:val="002F4374"/>
    <w:rsid w:val="002F51EA"/>
    <w:rsid w:val="002F5618"/>
    <w:rsid w:val="002F5768"/>
    <w:rsid w:val="002F57FF"/>
    <w:rsid w:val="002F65E4"/>
    <w:rsid w:val="002F6C9E"/>
    <w:rsid w:val="002F79B7"/>
    <w:rsid w:val="00300771"/>
    <w:rsid w:val="00300BFF"/>
    <w:rsid w:val="003010CA"/>
    <w:rsid w:val="00301527"/>
    <w:rsid w:val="00302174"/>
    <w:rsid w:val="00302899"/>
    <w:rsid w:val="00302D9F"/>
    <w:rsid w:val="00302FE4"/>
    <w:rsid w:val="003031AB"/>
    <w:rsid w:val="003035DA"/>
    <w:rsid w:val="00306250"/>
    <w:rsid w:val="00307005"/>
    <w:rsid w:val="00307119"/>
    <w:rsid w:val="00310D72"/>
    <w:rsid w:val="00311A69"/>
    <w:rsid w:val="00315EA3"/>
    <w:rsid w:val="0031620E"/>
    <w:rsid w:val="00316279"/>
    <w:rsid w:val="00320689"/>
    <w:rsid w:val="00320B21"/>
    <w:rsid w:val="003232B5"/>
    <w:rsid w:val="00326432"/>
    <w:rsid w:val="00327F38"/>
    <w:rsid w:val="00331C6C"/>
    <w:rsid w:val="00331DCB"/>
    <w:rsid w:val="003323DD"/>
    <w:rsid w:val="003337DE"/>
    <w:rsid w:val="00340396"/>
    <w:rsid w:val="00341866"/>
    <w:rsid w:val="00341982"/>
    <w:rsid w:val="00343998"/>
    <w:rsid w:val="003444DB"/>
    <w:rsid w:val="003460E4"/>
    <w:rsid w:val="00350DE4"/>
    <w:rsid w:val="0035112B"/>
    <w:rsid w:val="003519AD"/>
    <w:rsid w:val="003535D1"/>
    <w:rsid w:val="00353F4F"/>
    <w:rsid w:val="00354979"/>
    <w:rsid w:val="00355564"/>
    <w:rsid w:val="00356F92"/>
    <w:rsid w:val="00357C31"/>
    <w:rsid w:val="00357CC0"/>
    <w:rsid w:val="0036007D"/>
    <w:rsid w:val="0036027B"/>
    <w:rsid w:val="00361947"/>
    <w:rsid w:val="00361D85"/>
    <w:rsid w:val="003653DC"/>
    <w:rsid w:val="00365BCC"/>
    <w:rsid w:val="00366625"/>
    <w:rsid w:val="00371416"/>
    <w:rsid w:val="00372A54"/>
    <w:rsid w:val="003739F7"/>
    <w:rsid w:val="003745AE"/>
    <w:rsid w:val="00375205"/>
    <w:rsid w:val="00375B23"/>
    <w:rsid w:val="00375F92"/>
    <w:rsid w:val="00376381"/>
    <w:rsid w:val="00376987"/>
    <w:rsid w:val="00376D13"/>
    <w:rsid w:val="00377649"/>
    <w:rsid w:val="0038036D"/>
    <w:rsid w:val="00381106"/>
    <w:rsid w:val="00382888"/>
    <w:rsid w:val="00382FF2"/>
    <w:rsid w:val="0038389B"/>
    <w:rsid w:val="00385B99"/>
    <w:rsid w:val="0038646C"/>
    <w:rsid w:val="00390286"/>
    <w:rsid w:val="0039182B"/>
    <w:rsid w:val="00392D7D"/>
    <w:rsid w:val="00393070"/>
    <w:rsid w:val="0039403C"/>
    <w:rsid w:val="00395C6A"/>
    <w:rsid w:val="003A0992"/>
    <w:rsid w:val="003A0D66"/>
    <w:rsid w:val="003A260E"/>
    <w:rsid w:val="003A3884"/>
    <w:rsid w:val="003A3D89"/>
    <w:rsid w:val="003A419B"/>
    <w:rsid w:val="003A44F3"/>
    <w:rsid w:val="003A4983"/>
    <w:rsid w:val="003A5484"/>
    <w:rsid w:val="003A67F8"/>
    <w:rsid w:val="003A69F8"/>
    <w:rsid w:val="003A69FC"/>
    <w:rsid w:val="003B13BA"/>
    <w:rsid w:val="003B2ABD"/>
    <w:rsid w:val="003B3A19"/>
    <w:rsid w:val="003B5B88"/>
    <w:rsid w:val="003B7048"/>
    <w:rsid w:val="003B70D3"/>
    <w:rsid w:val="003B7239"/>
    <w:rsid w:val="003C0D42"/>
    <w:rsid w:val="003C1AF3"/>
    <w:rsid w:val="003C1B88"/>
    <w:rsid w:val="003C2442"/>
    <w:rsid w:val="003C4886"/>
    <w:rsid w:val="003C4B22"/>
    <w:rsid w:val="003C5916"/>
    <w:rsid w:val="003C5B94"/>
    <w:rsid w:val="003C7142"/>
    <w:rsid w:val="003C7B15"/>
    <w:rsid w:val="003D0036"/>
    <w:rsid w:val="003D0DEB"/>
    <w:rsid w:val="003D3660"/>
    <w:rsid w:val="003D453C"/>
    <w:rsid w:val="003E1C3A"/>
    <w:rsid w:val="003E2820"/>
    <w:rsid w:val="003E3019"/>
    <w:rsid w:val="003E35D8"/>
    <w:rsid w:val="003E5433"/>
    <w:rsid w:val="003E5B3A"/>
    <w:rsid w:val="003E5B69"/>
    <w:rsid w:val="003E6546"/>
    <w:rsid w:val="003E6835"/>
    <w:rsid w:val="003E7749"/>
    <w:rsid w:val="003F0570"/>
    <w:rsid w:val="003F0D9D"/>
    <w:rsid w:val="003F31E8"/>
    <w:rsid w:val="003F3590"/>
    <w:rsid w:val="003F3F0D"/>
    <w:rsid w:val="003F44BD"/>
    <w:rsid w:val="003F4995"/>
    <w:rsid w:val="003F7727"/>
    <w:rsid w:val="00400C13"/>
    <w:rsid w:val="00400DAE"/>
    <w:rsid w:val="00401326"/>
    <w:rsid w:val="00401468"/>
    <w:rsid w:val="0040149C"/>
    <w:rsid w:val="004027E2"/>
    <w:rsid w:val="00403D9D"/>
    <w:rsid w:val="0040596E"/>
    <w:rsid w:val="004065E1"/>
    <w:rsid w:val="004106DF"/>
    <w:rsid w:val="00410B72"/>
    <w:rsid w:val="00411371"/>
    <w:rsid w:val="00411829"/>
    <w:rsid w:val="00411A7A"/>
    <w:rsid w:val="0041227C"/>
    <w:rsid w:val="00412A5E"/>
    <w:rsid w:val="0041305E"/>
    <w:rsid w:val="00413259"/>
    <w:rsid w:val="0041381D"/>
    <w:rsid w:val="00413BA7"/>
    <w:rsid w:val="0041431F"/>
    <w:rsid w:val="004148F9"/>
    <w:rsid w:val="004153B9"/>
    <w:rsid w:val="00421035"/>
    <w:rsid w:val="0042106C"/>
    <w:rsid w:val="0042216F"/>
    <w:rsid w:val="004224D8"/>
    <w:rsid w:val="0042345E"/>
    <w:rsid w:val="004250D5"/>
    <w:rsid w:val="0042653B"/>
    <w:rsid w:val="004271BF"/>
    <w:rsid w:val="00427693"/>
    <w:rsid w:val="004304D6"/>
    <w:rsid w:val="00430BCC"/>
    <w:rsid w:val="00431009"/>
    <w:rsid w:val="00432059"/>
    <w:rsid w:val="00436188"/>
    <w:rsid w:val="0043710A"/>
    <w:rsid w:val="00443F29"/>
    <w:rsid w:val="004445DB"/>
    <w:rsid w:val="00444C33"/>
    <w:rsid w:val="0044510F"/>
    <w:rsid w:val="00446328"/>
    <w:rsid w:val="004511F2"/>
    <w:rsid w:val="0045194A"/>
    <w:rsid w:val="004548E8"/>
    <w:rsid w:val="0045496B"/>
    <w:rsid w:val="00454C33"/>
    <w:rsid w:val="00454D4A"/>
    <w:rsid w:val="00457578"/>
    <w:rsid w:val="0046004A"/>
    <w:rsid w:val="00460A2A"/>
    <w:rsid w:val="00460E63"/>
    <w:rsid w:val="00461E6B"/>
    <w:rsid w:val="00462B55"/>
    <w:rsid w:val="00464113"/>
    <w:rsid w:val="0046716A"/>
    <w:rsid w:val="00467D3E"/>
    <w:rsid w:val="00470012"/>
    <w:rsid w:val="00470772"/>
    <w:rsid w:val="004733A1"/>
    <w:rsid w:val="00473D9F"/>
    <w:rsid w:val="00473FE5"/>
    <w:rsid w:val="004759EE"/>
    <w:rsid w:val="00477A0A"/>
    <w:rsid w:val="004802C2"/>
    <w:rsid w:val="00481EAE"/>
    <w:rsid w:val="00483616"/>
    <w:rsid w:val="004866B0"/>
    <w:rsid w:val="0048770F"/>
    <w:rsid w:val="00487C1E"/>
    <w:rsid w:val="004917C2"/>
    <w:rsid w:val="00491A11"/>
    <w:rsid w:val="0049593F"/>
    <w:rsid w:val="00497E6D"/>
    <w:rsid w:val="004A01DE"/>
    <w:rsid w:val="004A1E67"/>
    <w:rsid w:val="004A232B"/>
    <w:rsid w:val="004A388C"/>
    <w:rsid w:val="004A38B2"/>
    <w:rsid w:val="004B2926"/>
    <w:rsid w:val="004B4D2B"/>
    <w:rsid w:val="004B61EA"/>
    <w:rsid w:val="004B759F"/>
    <w:rsid w:val="004C3A87"/>
    <w:rsid w:val="004C5764"/>
    <w:rsid w:val="004C59FC"/>
    <w:rsid w:val="004D0260"/>
    <w:rsid w:val="004D202F"/>
    <w:rsid w:val="004D3859"/>
    <w:rsid w:val="004D3B23"/>
    <w:rsid w:val="004D5B8E"/>
    <w:rsid w:val="004D5C8F"/>
    <w:rsid w:val="004D79FF"/>
    <w:rsid w:val="004D7DE2"/>
    <w:rsid w:val="004E0823"/>
    <w:rsid w:val="004E1B17"/>
    <w:rsid w:val="004E2822"/>
    <w:rsid w:val="004E4825"/>
    <w:rsid w:val="004E49AC"/>
    <w:rsid w:val="004E5DF5"/>
    <w:rsid w:val="004E6B56"/>
    <w:rsid w:val="004E6F54"/>
    <w:rsid w:val="004E7B28"/>
    <w:rsid w:val="004F0E2D"/>
    <w:rsid w:val="004F33F9"/>
    <w:rsid w:val="004F6164"/>
    <w:rsid w:val="004F678A"/>
    <w:rsid w:val="004F6D67"/>
    <w:rsid w:val="004F7306"/>
    <w:rsid w:val="00500458"/>
    <w:rsid w:val="005010A8"/>
    <w:rsid w:val="005040AE"/>
    <w:rsid w:val="00504CC7"/>
    <w:rsid w:val="00505094"/>
    <w:rsid w:val="005054B2"/>
    <w:rsid w:val="00510B7D"/>
    <w:rsid w:val="00511202"/>
    <w:rsid w:val="00511D3C"/>
    <w:rsid w:val="00513959"/>
    <w:rsid w:val="005141D2"/>
    <w:rsid w:val="0051495D"/>
    <w:rsid w:val="00515621"/>
    <w:rsid w:val="005170CB"/>
    <w:rsid w:val="005227F1"/>
    <w:rsid w:val="00522BBD"/>
    <w:rsid w:val="0052348D"/>
    <w:rsid w:val="00523B74"/>
    <w:rsid w:val="00525B47"/>
    <w:rsid w:val="00525D0D"/>
    <w:rsid w:val="00527D70"/>
    <w:rsid w:val="005316B5"/>
    <w:rsid w:val="005316F7"/>
    <w:rsid w:val="005339A4"/>
    <w:rsid w:val="00533F58"/>
    <w:rsid w:val="00535345"/>
    <w:rsid w:val="00535583"/>
    <w:rsid w:val="00535CCA"/>
    <w:rsid w:val="00537DE7"/>
    <w:rsid w:val="00541B9C"/>
    <w:rsid w:val="00541BB2"/>
    <w:rsid w:val="00541D5B"/>
    <w:rsid w:val="0054200E"/>
    <w:rsid w:val="00542683"/>
    <w:rsid w:val="005435FB"/>
    <w:rsid w:val="005451AF"/>
    <w:rsid w:val="005458A0"/>
    <w:rsid w:val="00546349"/>
    <w:rsid w:val="00547D10"/>
    <w:rsid w:val="00550F71"/>
    <w:rsid w:val="00551369"/>
    <w:rsid w:val="0055195D"/>
    <w:rsid w:val="005534DD"/>
    <w:rsid w:val="005547F9"/>
    <w:rsid w:val="00554BFF"/>
    <w:rsid w:val="005559E7"/>
    <w:rsid w:val="005601FC"/>
    <w:rsid w:val="00560A24"/>
    <w:rsid w:val="005622A8"/>
    <w:rsid w:val="0056365B"/>
    <w:rsid w:val="00565C7D"/>
    <w:rsid w:val="00575297"/>
    <w:rsid w:val="00575E73"/>
    <w:rsid w:val="00577E29"/>
    <w:rsid w:val="0058045E"/>
    <w:rsid w:val="0058087C"/>
    <w:rsid w:val="00580C8D"/>
    <w:rsid w:val="005811B6"/>
    <w:rsid w:val="00581D92"/>
    <w:rsid w:val="00582D94"/>
    <w:rsid w:val="005862F1"/>
    <w:rsid w:val="00586E26"/>
    <w:rsid w:val="00586FD8"/>
    <w:rsid w:val="00587908"/>
    <w:rsid w:val="005903CC"/>
    <w:rsid w:val="0059042C"/>
    <w:rsid w:val="005905D7"/>
    <w:rsid w:val="00590E56"/>
    <w:rsid w:val="00591C44"/>
    <w:rsid w:val="00592BD0"/>
    <w:rsid w:val="0059377E"/>
    <w:rsid w:val="00593C84"/>
    <w:rsid w:val="00595149"/>
    <w:rsid w:val="00595FD3"/>
    <w:rsid w:val="00596526"/>
    <w:rsid w:val="005972F6"/>
    <w:rsid w:val="005A1267"/>
    <w:rsid w:val="005A23E9"/>
    <w:rsid w:val="005A275C"/>
    <w:rsid w:val="005A2A9F"/>
    <w:rsid w:val="005A4A24"/>
    <w:rsid w:val="005A4CB7"/>
    <w:rsid w:val="005A70B5"/>
    <w:rsid w:val="005A7280"/>
    <w:rsid w:val="005B0486"/>
    <w:rsid w:val="005B1EC6"/>
    <w:rsid w:val="005B2433"/>
    <w:rsid w:val="005B4822"/>
    <w:rsid w:val="005B6CA1"/>
    <w:rsid w:val="005B711B"/>
    <w:rsid w:val="005B7A06"/>
    <w:rsid w:val="005C1793"/>
    <w:rsid w:val="005C242D"/>
    <w:rsid w:val="005C2F9E"/>
    <w:rsid w:val="005C3278"/>
    <w:rsid w:val="005C365B"/>
    <w:rsid w:val="005C5745"/>
    <w:rsid w:val="005C601A"/>
    <w:rsid w:val="005C6157"/>
    <w:rsid w:val="005C671A"/>
    <w:rsid w:val="005C674E"/>
    <w:rsid w:val="005C6ACF"/>
    <w:rsid w:val="005C7731"/>
    <w:rsid w:val="005C7A1E"/>
    <w:rsid w:val="005C7EC1"/>
    <w:rsid w:val="005D1AFF"/>
    <w:rsid w:val="005D21AB"/>
    <w:rsid w:val="005D22F2"/>
    <w:rsid w:val="005D2932"/>
    <w:rsid w:val="005D4C44"/>
    <w:rsid w:val="005D554F"/>
    <w:rsid w:val="005D6796"/>
    <w:rsid w:val="005E1987"/>
    <w:rsid w:val="005E1A44"/>
    <w:rsid w:val="005E3EED"/>
    <w:rsid w:val="005E4259"/>
    <w:rsid w:val="005E4478"/>
    <w:rsid w:val="005E5427"/>
    <w:rsid w:val="005E5857"/>
    <w:rsid w:val="005E6880"/>
    <w:rsid w:val="005F167B"/>
    <w:rsid w:val="005F289D"/>
    <w:rsid w:val="005F5B62"/>
    <w:rsid w:val="005F5CFA"/>
    <w:rsid w:val="005F5F79"/>
    <w:rsid w:val="006025D8"/>
    <w:rsid w:val="006031CE"/>
    <w:rsid w:val="006033C2"/>
    <w:rsid w:val="0060542C"/>
    <w:rsid w:val="0060778A"/>
    <w:rsid w:val="00607E1E"/>
    <w:rsid w:val="00610E8A"/>
    <w:rsid w:val="0061224D"/>
    <w:rsid w:val="0061338C"/>
    <w:rsid w:val="00614705"/>
    <w:rsid w:val="006173D0"/>
    <w:rsid w:val="00620FE5"/>
    <w:rsid w:val="00621469"/>
    <w:rsid w:val="00623296"/>
    <w:rsid w:val="0062423C"/>
    <w:rsid w:val="00624E14"/>
    <w:rsid w:val="00625858"/>
    <w:rsid w:val="006265C1"/>
    <w:rsid w:val="00626842"/>
    <w:rsid w:val="00626AE9"/>
    <w:rsid w:val="00631375"/>
    <w:rsid w:val="00634452"/>
    <w:rsid w:val="00634A41"/>
    <w:rsid w:val="00635810"/>
    <w:rsid w:val="006364D9"/>
    <w:rsid w:val="00640A12"/>
    <w:rsid w:val="00640BEC"/>
    <w:rsid w:val="00641DAB"/>
    <w:rsid w:val="00642B2F"/>
    <w:rsid w:val="00643034"/>
    <w:rsid w:val="00643EAA"/>
    <w:rsid w:val="00645609"/>
    <w:rsid w:val="00645F7F"/>
    <w:rsid w:val="00646594"/>
    <w:rsid w:val="00646B5B"/>
    <w:rsid w:val="00646BEF"/>
    <w:rsid w:val="00647764"/>
    <w:rsid w:val="006477BD"/>
    <w:rsid w:val="00650313"/>
    <w:rsid w:val="00650A3C"/>
    <w:rsid w:val="00650CE0"/>
    <w:rsid w:val="00652C6C"/>
    <w:rsid w:val="00653453"/>
    <w:rsid w:val="00655FD2"/>
    <w:rsid w:val="00657A4E"/>
    <w:rsid w:val="00661494"/>
    <w:rsid w:val="00662B57"/>
    <w:rsid w:val="00662C5F"/>
    <w:rsid w:val="006632AC"/>
    <w:rsid w:val="0066366E"/>
    <w:rsid w:val="0066520B"/>
    <w:rsid w:val="0066621E"/>
    <w:rsid w:val="00666832"/>
    <w:rsid w:val="00666986"/>
    <w:rsid w:val="006669D8"/>
    <w:rsid w:val="0066710A"/>
    <w:rsid w:val="00672058"/>
    <w:rsid w:val="0067658D"/>
    <w:rsid w:val="00677B52"/>
    <w:rsid w:val="006809A8"/>
    <w:rsid w:val="00680BB5"/>
    <w:rsid w:val="0068221C"/>
    <w:rsid w:val="00682AFD"/>
    <w:rsid w:val="0068434C"/>
    <w:rsid w:val="00684BCC"/>
    <w:rsid w:val="006872ED"/>
    <w:rsid w:val="00690FF7"/>
    <w:rsid w:val="00692107"/>
    <w:rsid w:val="006924C5"/>
    <w:rsid w:val="00692CDD"/>
    <w:rsid w:val="00694744"/>
    <w:rsid w:val="00695376"/>
    <w:rsid w:val="00697439"/>
    <w:rsid w:val="00697ED9"/>
    <w:rsid w:val="006A0064"/>
    <w:rsid w:val="006A0128"/>
    <w:rsid w:val="006A034B"/>
    <w:rsid w:val="006A1F3F"/>
    <w:rsid w:val="006A25C6"/>
    <w:rsid w:val="006A43E9"/>
    <w:rsid w:val="006A68DF"/>
    <w:rsid w:val="006A69F0"/>
    <w:rsid w:val="006A6DC7"/>
    <w:rsid w:val="006A7870"/>
    <w:rsid w:val="006B01C5"/>
    <w:rsid w:val="006B0D3D"/>
    <w:rsid w:val="006B4FC6"/>
    <w:rsid w:val="006B74BA"/>
    <w:rsid w:val="006C0C36"/>
    <w:rsid w:val="006C1935"/>
    <w:rsid w:val="006C2676"/>
    <w:rsid w:val="006C3124"/>
    <w:rsid w:val="006C358D"/>
    <w:rsid w:val="006C5318"/>
    <w:rsid w:val="006C7777"/>
    <w:rsid w:val="006D03F4"/>
    <w:rsid w:val="006D0BC9"/>
    <w:rsid w:val="006D2ED0"/>
    <w:rsid w:val="006D3CB2"/>
    <w:rsid w:val="006D4A32"/>
    <w:rsid w:val="006D721A"/>
    <w:rsid w:val="006D74A7"/>
    <w:rsid w:val="006D7596"/>
    <w:rsid w:val="006D7A47"/>
    <w:rsid w:val="006D7E87"/>
    <w:rsid w:val="006E19B1"/>
    <w:rsid w:val="006E2680"/>
    <w:rsid w:val="006E51DC"/>
    <w:rsid w:val="006E6734"/>
    <w:rsid w:val="006E6754"/>
    <w:rsid w:val="006F0346"/>
    <w:rsid w:val="006F1AEA"/>
    <w:rsid w:val="006F1E1D"/>
    <w:rsid w:val="006F2CF3"/>
    <w:rsid w:val="006F37C2"/>
    <w:rsid w:val="006F3C95"/>
    <w:rsid w:val="006F474B"/>
    <w:rsid w:val="006F689B"/>
    <w:rsid w:val="007006C2"/>
    <w:rsid w:val="00700EEF"/>
    <w:rsid w:val="00703F7F"/>
    <w:rsid w:val="00707683"/>
    <w:rsid w:val="00707F95"/>
    <w:rsid w:val="007103E4"/>
    <w:rsid w:val="0071191B"/>
    <w:rsid w:val="00711D3E"/>
    <w:rsid w:val="0071378B"/>
    <w:rsid w:val="007141A1"/>
    <w:rsid w:val="00715408"/>
    <w:rsid w:val="007169B7"/>
    <w:rsid w:val="007169D8"/>
    <w:rsid w:val="00723498"/>
    <w:rsid w:val="00723B39"/>
    <w:rsid w:val="007243C6"/>
    <w:rsid w:val="0072461D"/>
    <w:rsid w:val="00724942"/>
    <w:rsid w:val="00727B79"/>
    <w:rsid w:val="0073180A"/>
    <w:rsid w:val="007322A9"/>
    <w:rsid w:val="00732B39"/>
    <w:rsid w:val="007337B6"/>
    <w:rsid w:val="00733AD7"/>
    <w:rsid w:val="00734CA7"/>
    <w:rsid w:val="00736D6B"/>
    <w:rsid w:val="007419E3"/>
    <w:rsid w:val="00741A9D"/>
    <w:rsid w:val="00742EA0"/>
    <w:rsid w:val="007431AA"/>
    <w:rsid w:val="0074403C"/>
    <w:rsid w:val="00744FD8"/>
    <w:rsid w:val="007453A7"/>
    <w:rsid w:val="0074638D"/>
    <w:rsid w:val="00750040"/>
    <w:rsid w:val="00752E41"/>
    <w:rsid w:val="00752F21"/>
    <w:rsid w:val="007534ED"/>
    <w:rsid w:val="00753EB9"/>
    <w:rsid w:val="00754540"/>
    <w:rsid w:val="00754D73"/>
    <w:rsid w:val="00754E0C"/>
    <w:rsid w:val="00756F73"/>
    <w:rsid w:val="00757844"/>
    <w:rsid w:val="00761E9F"/>
    <w:rsid w:val="00762D1B"/>
    <w:rsid w:val="00763891"/>
    <w:rsid w:val="00763962"/>
    <w:rsid w:val="00763A82"/>
    <w:rsid w:val="00763F63"/>
    <w:rsid w:val="0076414E"/>
    <w:rsid w:val="0076452D"/>
    <w:rsid w:val="0076539D"/>
    <w:rsid w:val="00765E5A"/>
    <w:rsid w:val="00765EF0"/>
    <w:rsid w:val="00770EEC"/>
    <w:rsid w:val="00771046"/>
    <w:rsid w:val="007723B0"/>
    <w:rsid w:val="00772B4B"/>
    <w:rsid w:val="00773A73"/>
    <w:rsid w:val="00774C96"/>
    <w:rsid w:val="007778B0"/>
    <w:rsid w:val="00780A17"/>
    <w:rsid w:val="0078169A"/>
    <w:rsid w:val="007828F3"/>
    <w:rsid w:val="00782FC7"/>
    <w:rsid w:val="00783245"/>
    <w:rsid w:val="0078476B"/>
    <w:rsid w:val="007867F9"/>
    <w:rsid w:val="00786F5E"/>
    <w:rsid w:val="0079198E"/>
    <w:rsid w:val="0079555D"/>
    <w:rsid w:val="00795D15"/>
    <w:rsid w:val="00795F46"/>
    <w:rsid w:val="00796939"/>
    <w:rsid w:val="00796FE0"/>
    <w:rsid w:val="00797ED3"/>
    <w:rsid w:val="007A0919"/>
    <w:rsid w:val="007A1408"/>
    <w:rsid w:val="007A141C"/>
    <w:rsid w:val="007A3A18"/>
    <w:rsid w:val="007A4105"/>
    <w:rsid w:val="007A4284"/>
    <w:rsid w:val="007A7FC9"/>
    <w:rsid w:val="007B063D"/>
    <w:rsid w:val="007B0B88"/>
    <w:rsid w:val="007B0E23"/>
    <w:rsid w:val="007B15C4"/>
    <w:rsid w:val="007B30ED"/>
    <w:rsid w:val="007B5331"/>
    <w:rsid w:val="007B5734"/>
    <w:rsid w:val="007B620A"/>
    <w:rsid w:val="007B6B88"/>
    <w:rsid w:val="007B6EB5"/>
    <w:rsid w:val="007B709C"/>
    <w:rsid w:val="007B754B"/>
    <w:rsid w:val="007B7CF6"/>
    <w:rsid w:val="007C0BCF"/>
    <w:rsid w:val="007C393E"/>
    <w:rsid w:val="007C409D"/>
    <w:rsid w:val="007C4F44"/>
    <w:rsid w:val="007C6AC8"/>
    <w:rsid w:val="007D04FA"/>
    <w:rsid w:val="007D0720"/>
    <w:rsid w:val="007D0A01"/>
    <w:rsid w:val="007D0DFF"/>
    <w:rsid w:val="007D4242"/>
    <w:rsid w:val="007D4DE5"/>
    <w:rsid w:val="007D4FD2"/>
    <w:rsid w:val="007D5769"/>
    <w:rsid w:val="007D598C"/>
    <w:rsid w:val="007E28F3"/>
    <w:rsid w:val="007E2E74"/>
    <w:rsid w:val="007E39C2"/>
    <w:rsid w:val="007E4BE7"/>
    <w:rsid w:val="007E4E20"/>
    <w:rsid w:val="007E7571"/>
    <w:rsid w:val="007F0717"/>
    <w:rsid w:val="007F18E6"/>
    <w:rsid w:val="007F2082"/>
    <w:rsid w:val="007F22A3"/>
    <w:rsid w:val="007F2459"/>
    <w:rsid w:val="007F4F01"/>
    <w:rsid w:val="007F5744"/>
    <w:rsid w:val="007F7D01"/>
    <w:rsid w:val="007F7D63"/>
    <w:rsid w:val="00800BAF"/>
    <w:rsid w:val="00800CAF"/>
    <w:rsid w:val="008021ED"/>
    <w:rsid w:val="008031A2"/>
    <w:rsid w:val="0080399C"/>
    <w:rsid w:val="00804A13"/>
    <w:rsid w:val="008053DE"/>
    <w:rsid w:val="00806269"/>
    <w:rsid w:val="0081391A"/>
    <w:rsid w:val="00815517"/>
    <w:rsid w:val="008159FC"/>
    <w:rsid w:val="00816D17"/>
    <w:rsid w:val="008205A8"/>
    <w:rsid w:val="00822E15"/>
    <w:rsid w:val="00826D3C"/>
    <w:rsid w:val="00827B07"/>
    <w:rsid w:val="00830545"/>
    <w:rsid w:val="0083141C"/>
    <w:rsid w:val="008333B5"/>
    <w:rsid w:val="008333BD"/>
    <w:rsid w:val="0083430B"/>
    <w:rsid w:val="0083702A"/>
    <w:rsid w:val="0083717E"/>
    <w:rsid w:val="00841F23"/>
    <w:rsid w:val="00842308"/>
    <w:rsid w:val="00843426"/>
    <w:rsid w:val="00845A7E"/>
    <w:rsid w:val="00845DE8"/>
    <w:rsid w:val="00850E3B"/>
    <w:rsid w:val="00851752"/>
    <w:rsid w:val="0085297E"/>
    <w:rsid w:val="00855479"/>
    <w:rsid w:val="00856190"/>
    <w:rsid w:val="00856F00"/>
    <w:rsid w:val="008578E3"/>
    <w:rsid w:val="00860A06"/>
    <w:rsid w:val="0086148A"/>
    <w:rsid w:val="00861CC1"/>
    <w:rsid w:val="00862C2C"/>
    <w:rsid w:val="00863772"/>
    <w:rsid w:val="00865131"/>
    <w:rsid w:val="00865F7B"/>
    <w:rsid w:val="00866180"/>
    <w:rsid w:val="0086664D"/>
    <w:rsid w:val="008678B2"/>
    <w:rsid w:val="008701A1"/>
    <w:rsid w:val="008715C2"/>
    <w:rsid w:val="008717AE"/>
    <w:rsid w:val="00871C6B"/>
    <w:rsid w:val="008726E8"/>
    <w:rsid w:val="008728C7"/>
    <w:rsid w:val="00875A9A"/>
    <w:rsid w:val="00877216"/>
    <w:rsid w:val="0087751E"/>
    <w:rsid w:val="008820EA"/>
    <w:rsid w:val="008823FE"/>
    <w:rsid w:val="008824B1"/>
    <w:rsid w:val="00883437"/>
    <w:rsid w:val="00883B6F"/>
    <w:rsid w:val="00884DC9"/>
    <w:rsid w:val="00885849"/>
    <w:rsid w:val="00885F32"/>
    <w:rsid w:val="0088687E"/>
    <w:rsid w:val="00886A13"/>
    <w:rsid w:val="00887536"/>
    <w:rsid w:val="008876D7"/>
    <w:rsid w:val="008911F5"/>
    <w:rsid w:val="00891793"/>
    <w:rsid w:val="008940BF"/>
    <w:rsid w:val="00895025"/>
    <w:rsid w:val="00895A7B"/>
    <w:rsid w:val="008A18D3"/>
    <w:rsid w:val="008A41E8"/>
    <w:rsid w:val="008A5403"/>
    <w:rsid w:val="008B0177"/>
    <w:rsid w:val="008B1830"/>
    <w:rsid w:val="008B26B5"/>
    <w:rsid w:val="008B3566"/>
    <w:rsid w:val="008B483D"/>
    <w:rsid w:val="008B6AF5"/>
    <w:rsid w:val="008B6B76"/>
    <w:rsid w:val="008B701C"/>
    <w:rsid w:val="008B7666"/>
    <w:rsid w:val="008C0BF5"/>
    <w:rsid w:val="008C1D0E"/>
    <w:rsid w:val="008C1FED"/>
    <w:rsid w:val="008C2304"/>
    <w:rsid w:val="008C2BB1"/>
    <w:rsid w:val="008C2BE8"/>
    <w:rsid w:val="008C4052"/>
    <w:rsid w:val="008C5BF0"/>
    <w:rsid w:val="008C7C9D"/>
    <w:rsid w:val="008C7E76"/>
    <w:rsid w:val="008C7FF8"/>
    <w:rsid w:val="008D4754"/>
    <w:rsid w:val="008D7030"/>
    <w:rsid w:val="008D752A"/>
    <w:rsid w:val="008E0237"/>
    <w:rsid w:val="008E0EED"/>
    <w:rsid w:val="008E10BC"/>
    <w:rsid w:val="008E23DC"/>
    <w:rsid w:val="008E25B7"/>
    <w:rsid w:val="008E287F"/>
    <w:rsid w:val="008E2CC4"/>
    <w:rsid w:val="008E326C"/>
    <w:rsid w:val="008E3701"/>
    <w:rsid w:val="008E3A9F"/>
    <w:rsid w:val="008E418F"/>
    <w:rsid w:val="008E6024"/>
    <w:rsid w:val="008E6E64"/>
    <w:rsid w:val="008E761F"/>
    <w:rsid w:val="008F0B83"/>
    <w:rsid w:val="008F1907"/>
    <w:rsid w:val="008F3419"/>
    <w:rsid w:val="008F565E"/>
    <w:rsid w:val="008F6094"/>
    <w:rsid w:val="008F6390"/>
    <w:rsid w:val="00900C06"/>
    <w:rsid w:val="009017BD"/>
    <w:rsid w:val="009017E3"/>
    <w:rsid w:val="009032A0"/>
    <w:rsid w:val="0090402F"/>
    <w:rsid w:val="0090521F"/>
    <w:rsid w:val="00905751"/>
    <w:rsid w:val="009065CA"/>
    <w:rsid w:val="00906B64"/>
    <w:rsid w:val="0090733E"/>
    <w:rsid w:val="00911B92"/>
    <w:rsid w:val="00911F80"/>
    <w:rsid w:val="0091283B"/>
    <w:rsid w:val="00912FB0"/>
    <w:rsid w:val="009133F6"/>
    <w:rsid w:val="00913C07"/>
    <w:rsid w:val="009174D9"/>
    <w:rsid w:val="00917D2D"/>
    <w:rsid w:val="00922103"/>
    <w:rsid w:val="009221BC"/>
    <w:rsid w:val="009221C8"/>
    <w:rsid w:val="009229B2"/>
    <w:rsid w:val="009229CE"/>
    <w:rsid w:val="0092300A"/>
    <w:rsid w:val="009248DC"/>
    <w:rsid w:val="00925AD6"/>
    <w:rsid w:val="00926C80"/>
    <w:rsid w:val="0092750B"/>
    <w:rsid w:val="00927D21"/>
    <w:rsid w:val="00930E67"/>
    <w:rsid w:val="0093392F"/>
    <w:rsid w:val="00933B5A"/>
    <w:rsid w:val="00934F1A"/>
    <w:rsid w:val="00935DED"/>
    <w:rsid w:val="00935E56"/>
    <w:rsid w:val="00936092"/>
    <w:rsid w:val="00936DC8"/>
    <w:rsid w:val="009401AB"/>
    <w:rsid w:val="00940CE5"/>
    <w:rsid w:val="0094261E"/>
    <w:rsid w:val="0094623C"/>
    <w:rsid w:val="009473CD"/>
    <w:rsid w:val="009503BD"/>
    <w:rsid w:val="009516B0"/>
    <w:rsid w:val="00953F22"/>
    <w:rsid w:val="0095485E"/>
    <w:rsid w:val="00955ACA"/>
    <w:rsid w:val="0095743F"/>
    <w:rsid w:val="009575D2"/>
    <w:rsid w:val="00957B8D"/>
    <w:rsid w:val="009605D4"/>
    <w:rsid w:val="009609A9"/>
    <w:rsid w:val="00961EA6"/>
    <w:rsid w:val="00963F83"/>
    <w:rsid w:val="0096549E"/>
    <w:rsid w:val="009654AB"/>
    <w:rsid w:val="009669CC"/>
    <w:rsid w:val="00970E17"/>
    <w:rsid w:val="009749FD"/>
    <w:rsid w:val="0097542C"/>
    <w:rsid w:val="00976F09"/>
    <w:rsid w:val="00981219"/>
    <w:rsid w:val="009813AB"/>
    <w:rsid w:val="00984BA3"/>
    <w:rsid w:val="00984C33"/>
    <w:rsid w:val="00984E7B"/>
    <w:rsid w:val="00985039"/>
    <w:rsid w:val="00986F09"/>
    <w:rsid w:val="0099001F"/>
    <w:rsid w:val="0099132B"/>
    <w:rsid w:val="009919B1"/>
    <w:rsid w:val="00991B33"/>
    <w:rsid w:val="0099273E"/>
    <w:rsid w:val="00993034"/>
    <w:rsid w:val="00993B69"/>
    <w:rsid w:val="009943D1"/>
    <w:rsid w:val="00994B26"/>
    <w:rsid w:val="00996F7F"/>
    <w:rsid w:val="00997671"/>
    <w:rsid w:val="00997E22"/>
    <w:rsid w:val="009A1682"/>
    <w:rsid w:val="009A1B31"/>
    <w:rsid w:val="009A2506"/>
    <w:rsid w:val="009A2676"/>
    <w:rsid w:val="009A2CF2"/>
    <w:rsid w:val="009A3826"/>
    <w:rsid w:val="009A3CB3"/>
    <w:rsid w:val="009A488C"/>
    <w:rsid w:val="009A5855"/>
    <w:rsid w:val="009A64EB"/>
    <w:rsid w:val="009A6E08"/>
    <w:rsid w:val="009B047F"/>
    <w:rsid w:val="009B1616"/>
    <w:rsid w:val="009B1777"/>
    <w:rsid w:val="009B243A"/>
    <w:rsid w:val="009B4726"/>
    <w:rsid w:val="009B4E4D"/>
    <w:rsid w:val="009B5121"/>
    <w:rsid w:val="009B5228"/>
    <w:rsid w:val="009B6726"/>
    <w:rsid w:val="009B74E8"/>
    <w:rsid w:val="009B7952"/>
    <w:rsid w:val="009C0E6C"/>
    <w:rsid w:val="009C379A"/>
    <w:rsid w:val="009C3D9E"/>
    <w:rsid w:val="009C4DE2"/>
    <w:rsid w:val="009C5684"/>
    <w:rsid w:val="009D0DD7"/>
    <w:rsid w:val="009D13E0"/>
    <w:rsid w:val="009D2233"/>
    <w:rsid w:val="009D3DD8"/>
    <w:rsid w:val="009D3FD1"/>
    <w:rsid w:val="009D5821"/>
    <w:rsid w:val="009D76AE"/>
    <w:rsid w:val="009E021E"/>
    <w:rsid w:val="009E0D6C"/>
    <w:rsid w:val="009E1170"/>
    <w:rsid w:val="009E2278"/>
    <w:rsid w:val="009E26FA"/>
    <w:rsid w:val="009E30B3"/>
    <w:rsid w:val="009E342A"/>
    <w:rsid w:val="009E7282"/>
    <w:rsid w:val="009F0157"/>
    <w:rsid w:val="009F0589"/>
    <w:rsid w:val="009F08F3"/>
    <w:rsid w:val="009F260C"/>
    <w:rsid w:val="009F2B7C"/>
    <w:rsid w:val="009F35B3"/>
    <w:rsid w:val="009F388D"/>
    <w:rsid w:val="009F3E0A"/>
    <w:rsid w:val="009F65C5"/>
    <w:rsid w:val="009F6E19"/>
    <w:rsid w:val="00A00054"/>
    <w:rsid w:val="00A00267"/>
    <w:rsid w:val="00A00639"/>
    <w:rsid w:val="00A00E1C"/>
    <w:rsid w:val="00A02EA0"/>
    <w:rsid w:val="00A04211"/>
    <w:rsid w:val="00A04B43"/>
    <w:rsid w:val="00A05302"/>
    <w:rsid w:val="00A069B8"/>
    <w:rsid w:val="00A14307"/>
    <w:rsid w:val="00A17C5C"/>
    <w:rsid w:val="00A22106"/>
    <w:rsid w:val="00A23418"/>
    <w:rsid w:val="00A23779"/>
    <w:rsid w:val="00A250D3"/>
    <w:rsid w:val="00A25AE4"/>
    <w:rsid w:val="00A25E0C"/>
    <w:rsid w:val="00A27002"/>
    <w:rsid w:val="00A2786A"/>
    <w:rsid w:val="00A27D4C"/>
    <w:rsid w:val="00A3421E"/>
    <w:rsid w:val="00A34314"/>
    <w:rsid w:val="00A34758"/>
    <w:rsid w:val="00A36309"/>
    <w:rsid w:val="00A41CF2"/>
    <w:rsid w:val="00A42CFD"/>
    <w:rsid w:val="00A44225"/>
    <w:rsid w:val="00A44E0D"/>
    <w:rsid w:val="00A45119"/>
    <w:rsid w:val="00A518AF"/>
    <w:rsid w:val="00A52147"/>
    <w:rsid w:val="00A5253E"/>
    <w:rsid w:val="00A526CC"/>
    <w:rsid w:val="00A53978"/>
    <w:rsid w:val="00A54975"/>
    <w:rsid w:val="00A567AF"/>
    <w:rsid w:val="00A57CE3"/>
    <w:rsid w:val="00A60F64"/>
    <w:rsid w:val="00A619C1"/>
    <w:rsid w:val="00A61DDC"/>
    <w:rsid w:val="00A62676"/>
    <w:rsid w:val="00A62CB7"/>
    <w:rsid w:val="00A62FE2"/>
    <w:rsid w:val="00A6341F"/>
    <w:rsid w:val="00A6423B"/>
    <w:rsid w:val="00A65B53"/>
    <w:rsid w:val="00A70115"/>
    <w:rsid w:val="00A70A06"/>
    <w:rsid w:val="00A70D38"/>
    <w:rsid w:val="00A71B66"/>
    <w:rsid w:val="00A72282"/>
    <w:rsid w:val="00A722C0"/>
    <w:rsid w:val="00A7264F"/>
    <w:rsid w:val="00A730A7"/>
    <w:rsid w:val="00A741B7"/>
    <w:rsid w:val="00A741EF"/>
    <w:rsid w:val="00A769A2"/>
    <w:rsid w:val="00A81941"/>
    <w:rsid w:val="00A8207D"/>
    <w:rsid w:val="00A830A4"/>
    <w:rsid w:val="00A83314"/>
    <w:rsid w:val="00A83E6D"/>
    <w:rsid w:val="00A84CCC"/>
    <w:rsid w:val="00A850C6"/>
    <w:rsid w:val="00A85300"/>
    <w:rsid w:val="00A90065"/>
    <w:rsid w:val="00A90FB2"/>
    <w:rsid w:val="00A923F4"/>
    <w:rsid w:val="00A9444F"/>
    <w:rsid w:val="00A95975"/>
    <w:rsid w:val="00A95EFC"/>
    <w:rsid w:val="00A9692D"/>
    <w:rsid w:val="00A976B1"/>
    <w:rsid w:val="00A9797E"/>
    <w:rsid w:val="00A97EEB"/>
    <w:rsid w:val="00AA3F20"/>
    <w:rsid w:val="00AA3F40"/>
    <w:rsid w:val="00AA7B6B"/>
    <w:rsid w:val="00AB02C2"/>
    <w:rsid w:val="00AB228A"/>
    <w:rsid w:val="00AB3295"/>
    <w:rsid w:val="00AB3F59"/>
    <w:rsid w:val="00AB4923"/>
    <w:rsid w:val="00AB61A0"/>
    <w:rsid w:val="00AB6BB0"/>
    <w:rsid w:val="00AC12EF"/>
    <w:rsid w:val="00AC2381"/>
    <w:rsid w:val="00AC26B9"/>
    <w:rsid w:val="00AC3495"/>
    <w:rsid w:val="00AC47CD"/>
    <w:rsid w:val="00AC589F"/>
    <w:rsid w:val="00AC6A37"/>
    <w:rsid w:val="00AC7047"/>
    <w:rsid w:val="00AD0B59"/>
    <w:rsid w:val="00AD1DD9"/>
    <w:rsid w:val="00AD2922"/>
    <w:rsid w:val="00AD2E4D"/>
    <w:rsid w:val="00AD48C1"/>
    <w:rsid w:val="00AD4AAB"/>
    <w:rsid w:val="00AD5C41"/>
    <w:rsid w:val="00AD6C43"/>
    <w:rsid w:val="00AE2D3C"/>
    <w:rsid w:val="00AE3FBB"/>
    <w:rsid w:val="00AE552A"/>
    <w:rsid w:val="00AF235D"/>
    <w:rsid w:val="00AF25D5"/>
    <w:rsid w:val="00AF28CE"/>
    <w:rsid w:val="00AF3709"/>
    <w:rsid w:val="00AF3C94"/>
    <w:rsid w:val="00AF49C0"/>
    <w:rsid w:val="00AF6A2A"/>
    <w:rsid w:val="00AF6F12"/>
    <w:rsid w:val="00B00714"/>
    <w:rsid w:val="00B02FC7"/>
    <w:rsid w:val="00B031B6"/>
    <w:rsid w:val="00B039B0"/>
    <w:rsid w:val="00B04546"/>
    <w:rsid w:val="00B05243"/>
    <w:rsid w:val="00B05F0D"/>
    <w:rsid w:val="00B0755C"/>
    <w:rsid w:val="00B10199"/>
    <w:rsid w:val="00B10489"/>
    <w:rsid w:val="00B10A65"/>
    <w:rsid w:val="00B11AA3"/>
    <w:rsid w:val="00B12D85"/>
    <w:rsid w:val="00B13756"/>
    <w:rsid w:val="00B13FB4"/>
    <w:rsid w:val="00B14556"/>
    <w:rsid w:val="00B14DFA"/>
    <w:rsid w:val="00B1662C"/>
    <w:rsid w:val="00B16765"/>
    <w:rsid w:val="00B16A8E"/>
    <w:rsid w:val="00B16FCA"/>
    <w:rsid w:val="00B17252"/>
    <w:rsid w:val="00B17BCB"/>
    <w:rsid w:val="00B17EDF"/>
    <w:rsid w:val="00B206DF"/>
    <w:rsid w:val="00B2085E"/>
    <w:rsid w:val="00B20A00"/>
    <w:rsid w:val="00B210A2"/>
    <w:rsid w:val="00B21209"/>
    <w:rsid w:val="00B21BE4"/>
    <w:rsid w:val="00B22C44"/>
    <w:rsid w:val="00B2382C"/>
    <w:rsid w:val="00B23AE9"/>
    <w:rsid w:val="00B23F42"/>
    <w:rsid w:val="00B25025"/>
    <w:rsid w:val="00B2551F"/>
    <w:rsid w:val="00B27615"/>
    <w:rsid w:val="00B27ADB"/>
    <w:rsid w:val="00B30F2A"/>
    <w:rsid w:val="00B31022"/>
    <w:rsid w:val="00B31E9D"/>
    <w:rsid w:val="00B3579B"/>
    <w:rsid w:val="00B36F1E"/>
    <w:rsid w:val="00B372A1"/>
    <w:rsid w:val="00B4044E"/>
    <w:rsid w:val="00B41825"/>
    <w:rsid w:val="00B423D9"/>
    <w:rsid w:val="00B42AB1"/>
    <w:rsid w:val="00B43342"/>
    <w:rsid w:val="00B43888"/>
    <w:rsid w:val="00B46DDE"/>
    <w:rsid w:val="00B4720E"/>
    <w:rsid w:val="00B473B7"/>
    <w:rsid w:val="00B508FB"/>
    <w:rsid w:val="00B5195E"/>
    <w:rsid w:val="00B526B3"/>
    <w:rsid w:val="00B53412"/>
    <w:rsid w:val="00B54A6A"/>
    <w:rsid w:val="00B55318"/>
    <w:rsid w:val="00B568B9"/>
    <w:rsid w:val="00B6025B"/>
    <w:rsid w:val="00B60AEC"/>
    <w:rsid w:val="00B60BAD"/>
    <w:rsid w:val="00B61C86"/>
    <w:rsid w:val="00B62932"/>
    <w:rsid w:val="00B62EA8"/>
    <w:rsid w:val="00B63C83"/>
    <w:rsid w:val="00B64782"/>
    <w:rsid w:val="00B64CA4"/>
    <w:rsid w:val="00B6634B"/>
    <w:rsid w:val="00B66671"/>
    <w:rsid w:val="00B66EDC"/>
    <w:rsid w:val="00B67679"/>
    <w:rsid w:val="00B6771E"/>
    <w:rsid w:val="00B70B53"/>
    <w:rsid w:val="00B7176D"/>
    <w:rsid w:val="00B72ED5"/>
    <w:rsid w:val="00B7325E"/>
    <w:rsid w:val="00B745B8"/>
    <w:rsid w:val="00B751E9"/>
    <w:rsid w:val="00B7581F"/>
    <w:rsid w:val="00B75F75"/>
    <w:rsid w:val="00B7799D"/>
    <w:rsid w:val="00B803EF"/>
    <w:rsid w:val="00B81496"/>
    <w:rsid w:val="00B814D4"/>
    <w:rsid w:val="00B82BDA"/>
    <w:rsid w:val="00B82CF6"/>
    <w:rsid w:val="00B83435"/>
    <w:rsid w:val="00B841E3"/>
    <w:rsid w:val="00B86185"/>
    <w:rsid w:val="00B8658B"/>
    <w:rsid w:val="00B87DE9"/>
    <w:rsid w:val="00B90876"/>
    <w:rsid w:val="00B90D30"/>
    <w:rsid w:val="00B91DCE"/>
    <w:rsid w:val="00B93C15"/>
    <w:rsid w:val="00B93C1D"/>
    <w:rsid w:val="00B93EA7"/>
    <w:rsid w:val="00B942A4"/>
    <w:rsid w:val="00B94905"/>
    <w:rsid w:val="00B94D21"/>
    <w:rsid w:val="00B95C7B"/>
    <w:rsid w:val="00B95EA2"/>
    <w:rsid w:val="00B9610C"/>
    <w:rsid w:val="00B968A8"/>
    <w:rsid w:val="00BA01FD"/>
    <w:rsid w:val="00BA088D"/>
    <w:rsid w:val="00BA14E3"/>
    <w:rsid w:val="00BA2776"/>
    <w:rsid w:val="00BA31B9"/>
    <w:rsid w:val="00BA393A"/>
    <w:rsid w:val="00BA41C2"/>
    <w:rsid w:val="00BA54C0"/>
    <w:rsid w:val="00BA62FA"/>
    <w:rsid w:val="00BA69E2"/>
    <w:rsid w:val="00BA74EB"/>
    <w:rsid w:val="00BA7748"/>
    <w:rsid w:val="00BB0970"/>
    <w:rsid w:val="00BB14CC"/>
    <w:rsid w:val="00BB1DE0"/>
    <w:rsid w:val="00BB2413"/>
    <w:rsid w:val="00BB2651"/>
    <w:rsid w:val="00BB2B91"/>
    <w:rsid w:val="00BB69E2"/>
    <w:rsid w:val="00BB6FC3"/>
    <w:rsid w:val="00BB7C81"/>
    <w:rsid w:val="00BC046B"/>
    <w:rsid w:val="00BC3CAF"/>
    <w:rsid w:val="00BC45B5"/>
    <w:rsid w:val="00BC557D"/>
    <w:rsid w:val="00BC5E65"/>
    <w:rsid w:val="00BC6AD7"/>
    <w:rsid w:val="00BC6D45"/>
    <w:rsid w:val="00BC7BA0"/>
    <w:rsid w:val="00BD043B"/>
    <w:rsid w:val="00BD043D"/>
    <w:rsid w:val="00BD14D6"/>
    <w:rsid w:val="00BD2D52"/>
    <w:rsid w:val="00BD3A0B"/>
    <w:rsid w:val="00BD3E8E"/>
    <w:rsid w:val="00BD4B4F"/>
    <w:rsid w:val="00BD51A3"/>
    <w:rsid w:val="00BE167F"/>
    <w:rsid w:val="00BE1B90"/>
    <w:rsid w:val="00BE212F"/>
    <w:rsid w:val="00BE2216"/>
    <w:rsid w:val="00BE4D1B"/>
    <w:rsid w:val="00BE6F93"/>
    <w:rsid w:val="00BF0B7B"/>
    <w:rsid w:val="00BF17C0"/>
    <w:rsid w:val="00BF259D"/>
    <w:rsid w:val="00BF2849"/>
    <w:rsid w:val="00BF2B69"/>
    <w:rsid w:val="00BF3AAA"/>
    <w:rsid w:val="00BF42B0"/>
    <w:rsid w:val="00BF513A"/>
    <w:rsid w:val="00BF5438"/>
    <w:rsid w:val="00BF625A"/>
    <w:rsid w:val="00BF7D8B"/>
    <w:rsid w:val="00C00E63"/>
    <w:rsid w:val="00C01D6D"/>
    <w:rsid w:val="00C023F3"/>
    <w:rsid w:val="00C03010"/>
    <w:rsid w:val="00C0376C"/>
    <w:rsid w:val="00C0463E"/>
    <w:rsid w:val="00C055D3"/>
    <w:rsid w:val="00C0580B"/>
    <w:rsid w:val="00C06E36"/>
    <w:rsid w:val="00C11571"/>
    <w:rsid w:val="00C115A4"/>
    <w:rsid w:val="00C11C4D"/>
    <w:rsid w:val="00C1282D"/>
    <w:rsid w:val="00C1346D"/>
    <w:rsid w:val="00C155D8"/>
    <w:rsid w:val="00C175A0"/>
    <w:rsid w:val="00C17BC2"/>
    <w:rsid w:val="00C20630"/>
    <w:rsid w:val="00C2110E"/>
    <w:rsid w:val="00C2112E"/>
    <w:rsid w:val="00C23160"/>
    <w:rsid w:val="00C25181"/>
    <w:rsid w:val="00C30BDF"/>
    <w:rsid w:val="00C31081"/>
    <w:rsid w:val="00C33227"/>
    <w:rsid w:val="00C343AB"/>
    <w:rsid w:val="00C35134"/>
    <w:rsid w:val="00C35BA3"/>
    <w:rsid w:val="00C35F45"/>
    <w:rsid w:val="00C36108"/>
    <w:rsid w:val="00C418A8"/>
    <w:rsid w:val="00C42A3D"/>
    <w:rsid w:val="00C42C12"/>
    <w:rsid w:val="00C4372A"/>
    <w:rsid w:val="00C441C6"/>
    <w:rsid w:val="00C444BE"/>
    <w:rsid w:val="00C44DDC"/>
    <w:rsid w:val="00C4710A"/>
    <w:rsid w:val="00C5041E"/>
    <w:rsid w:val="00C51ECD"/>
    <w:rsid w:val="00C53B3F"/>
    <w:rsid w:val="00C601F4"/>
    <w:rsid w:val="00C61074"/>
    <w:rsid w:val="00C6152A"/>
    <w:rsid w:val="00C61C53"/>
    <w:rsid w:val="00C62AF1"/>
    <w:rsid w:val="00C632B8"/>
    <w:rsid w:val="00C64A01"/>
    <w:rsid w:val="00C65F5A"/>
    <w:rsid w:val="00C66B2E"/>
    <w:rsid w:val="00C70543"/>
    <w:rsid w:val="00C708C4"/>
    <w:rsid w:val="00C7091E"/>
    <w:rsid w:val="00C70C50"/>
    <w:rsid w:val="00C70FF7"/>
    <w:rsid w:val="00C71408"/>
    <w:rsid w:val="00C71667"/>
    <w:rsid w:val="00C726B8"/>
    <w:rsid w:val="00C73B9E"/>
    <w:rsid w:val="00C74CB5"/>
    <w:rsid w:val="00C7583A"/>
    <w:rsid w:val="00C80018"/>
    <w:rsid w:val="00C8355D"/>
    <w:rsid w:val="00C840A9"/>
    <w:rsid w:val="00C9077F"/>
    <w:rsid w:val="00C928AA"/>
    <w:rsid w:val="00C94063"/>
    <w:rsid w:val="00C9410A"/>
    <w:rsid w:val="00C944DD"/>
    <w:rsid w:val="00C94B61"/>
    <w:rsid w:val="00C9566F"/>
    <w:rsid w:val="00C95A74"/>
    <w:rsid w:val="00C96BCE"/>
    <w:rsid w:val="00C96D37"/>
    <w:rsid w:val="00C96DF7"/>
    <w:rsid w:val="00CA0ED7"/>
    <w:rsid w:val="00CA1B92"/>
    <w:rsid w:val="00CA1D22"/>
    <w:rsid w:val="00CA217E"/>
    <w:rsid w:val="00CA4C3B"/>
    <w:rsid w:val="00CA6760"/>
    <w:rsid w:val="00CA69E7"/>
    <w:rsid w:val="00CA7D47"/>
    <w:rsid w:val="00CB1BE0"/>
    <w:rsid w:val="00CB4334"/>
    <w:rsid w:val="00CB5C61"/>
    <w:rsid w:val="00CB786F"/>
    <w:rsid w:val="00CC25C6"/>
    <w:rsid w:val="00CC2988"/>
    <w:rsid w:val="00CC3976"/>
    <w:rsid w:val="00CC3FAD"/>
    <w:rsid w:val="00CC462D"/>
    <w:rsid w:val="00CC6108"/>
    <w:rsid w:val="00CD15E8"/>
    <w:rsid w:val="00CD1E47"/>
    <w:rsid w:val="00CD3BCA"/>
    <w:rsid w:val="00CD4734"/>
    <w:rsid w:val="00CD78BB"/>
    <w:rsid w:val="00CE37E7"/>
    <w:rsid w:val="00CE7EDB"/>
    <w:rsid w:val="00CE7FAC"/>
    <w:rsid w:val="00CF03B2"/>
    <w:rsid w:val="00CF18B1"/>
    <w:rsid w:val="00CF312B"/>
    <w:rsid w:val="00CF3F90"/>
    <w:rsid w:val="00CF4276"/>
    <w:rsid w:val="00CF51D5"/>
    <w:rsid w:val="00CF65F2"/>
    <w:rsid w:val="00CF7063"/>
    <w:rsid w:val="00CF7259"/>
    <w:rsid w:val="00CF7864"/>
    <w:rsid w:val="00CF7F65"/>
    <w:rsid w:val="00D01794"/>
    <w:rsid w:val="00D04252"/>
    <w:rsid w:val="00D044E0"/>
    <w:rsid w:val="00D0603B"/>
    <w:rsid w:val="00D07348"/>
    <w:rsid w:val="00D07E30"/>
    <w:rsid w:val="00D11EFB"/>
    <w:rsid w:val="00D1270A"/>
    <w:rsid w:val="00D13FED"/>
    <w:rsid w:val="00D15D74"/>
    <w:rsid w:val="00D16D94"/>
    <w:rsid w:val="00D20707"/>
    <w:rsid w:val="00D218D4"/>
    <w:rsid w:val="00D22467"/>
    <w:rsid w:val="00D24489"/>
    <w:rsid w:val="00D25526"/>
    <w:rsid w:val="00D2621D"/>
    <w:rsid w:val="00D27EF9"/>
    <w:rsid w:val="00D30E82"/>
    <w:rsid w:val="00D310E7"/>
    <w:rsid w:val="00D31CA5"/>
    <w:rsid w:val="00D32F03"/>
    <w:rsid w:val="00D33B41"/>
    <w:rsid w:val="00D33DC0"/>
    <w:rsid w:val="00D349B1"/>
    <w:rsid w:val="00D3508C"/>
    <w:rsid w:val="00D36652"/>
    <w:rsid w:val="00D37933"/>
    <w:rsid w:val="00D37E0F"/>
    <w:rsid w:val="00D40243"/>
    <w:rsid w:val="00D410B8"/>
    <w:rsid w:val="00D44904"/>
    <w:rsid w:val="00D45CBA"/>
    <w:rsid w:val="00D46ECD"/>
    <w:rsid w:val="00D50161"/>
    <w:rsid w:val="00D52154"/>
    <w:rsid w:val="00D52EFF"/>
    <w:rsid w:val="00D53948"/>
    <w:rsid w:val="00D5458D"/>
    <w:rsid w:val="00D54866"/>
    <w:rsid w:val="00D55EC6"/>
    <w:rsid w:val="00D56113"/>
    <w:rsid w:val="00D56AC1"/>
    <w:rsid w:val="00D6027C"/>
    <w:rsid w:val="00D60306"/>
    <w:rsid w:val="00D603EC"/>
    <w:rsid w:val="00D60416"/>
    <w:rsid w:val="00D60D45"/>
    <w:rsid w:val="00D61127"/>
    <w:rsid w:val="00D61D44"/>
    <w:rsid w:val="00D62DB2"/>
    <w:rsid w:val="00D63164"/>
    <w:rsid w:val="00D64E1E"/>
    <w:rsid w:val="00D64F94"/>
    <w:rsid w:val="00D66F75"/>
    <w:rsid w:val="00D7034F"/>
    <w:rsid w:val="00D717DE"/>
    <w:rsid w:val="00D72601"/>
    <w:rsid w:val="00D75A38"/>
    <w:rsid w:val="00D76087"/>
    <w:rsid w:val="00D76DD3"/>
    <w:rsid w:val="00D76E13"/>
    <w:rsid w:val="00D778C1"/>
    <w:rsid w:val="00D77A69"/>
    <w:rsid w:val="00D80211"/>
    <w:rsid w:val="00D808DA"/>
    <w:rsid w:val="00D80EE8"/>
    <w:rsid w:val="00D81C1B"/>
    <w:rsid w:val="00D83225"/>
    <w:rsid w:val="00D861BA"/>
    <w:rsid w:val="00D872FA"/>
    <w:rsid w:val="00D92048"/>
    <w:rsid w:val="00D94EE0"/>
    <w:rsid w:val="00D962B9"/>
    <w:rsid w:val="00D9755B"/>
    <w:rsid w:val="00D9760A"/>
    <w:rsid w:val="00DA2973"/>
    <w:rsid w:val="00DA33B7"/>
    <w:rsid w:val="00DA368E"/>
    <w:rsid w:val="00DA3AF0"/>
    <w:rsid w:val="00DA3EE6"/>
    <w:rsid w:val="00DA4571"/>
    <w:rsid w:val="00DB0133"/>
    <w:rsid w:val="00DB0B04"/>
    <w:rsid w:val="00DB0E2A"/>
    <w:rsid w:val="00DB2B8F"/>
    <w:rsid w:val="00DB3C3A"/>
    <w:rsid w:val="00DB481E"/>
    <w:rsid w:val="00DB63DD"/>
    <w:rsid w:val="00DB6A2B"/>
    <w:rsid w:val="00DB6B96"/>
    <w:rsid w:val="00DC04BD"/>
    <w:rsid w:val="00DC0F1D"/>
    <w:rsid w:val="00DC1687"/>
    <w:rsid w:val="00DC4B72"/>
    <w:rsid w:val="00DC54D8"/>
    <w:rsid w:val="00DC7676"/>
    <w:rsid w:val="00DC7C6B"/>
    <w:rsid w:val="00DD337F"/>
    <w:rsid w:val="00DD45DA"/>
    <w:rsid w:val="00DD4998"/>
    <w:rsid w:val="00DD51D9"/>
    <w:rsid w:val="00DD551C"/>
    <w:rsid w:val="00DD5F16"/>
    <w:rsid w:val="00DD6FDF"/>
    <w:rsid w:val="00DD75A0"/>
    <w:rsid w:val="00DE0903"/>
    <w:rsid w:val="00DE0CD4"/>
    <w:rsid w:val="00DE0DAA"/>
    <w:rsid w:val="00DE1528"/>
    <w:rsid w:val="00DE15FA"/>
    <w:rsid w:val="00DE22CF"/>
    <w:rsid w:val="00DE2F55"/>
    <w:rsid w:val="00DE3296"/>
    <w:rsid w:val="00DE3452"/>
    <w:rsid w:val="00DE37DD"/>
    <w:rsid w:val="00DE4CD9"/>
    <w:rsid w:val="00DE53A9"/>
    <w:rsid w:val="00DE57F8"/>
    <w:rsid w:val="00DF044B"/>
    <w:rsid w:val="00DF158B"/>
    <w:rsid w:val="00DF1A66"/>
    <w:rsid w:val="00DF2807"/>
    <w:rsid w:val="00DF2FB6"/>
    <w:rsid w:val="00DF53D4"/>
    <w:rsid w:val="00DF62F5"/>
    <w:rsid w:val="00DF7E18"/>
    <w:rsid w:val="00E0008C"/>
    <w:rsid w:val="00E00A2C"/>
    <w:rsid w:val="00E00FB4"/>
    <w:rsid w:val="00E02CF2"/>
    <w:rsid w:val="00E04CDE"/>
    <w:rsid w:val="00E0510A"/>
    <w:rsid w:val="00E079A3"/>
    <w:rsid w:val="00E07C32"/>
    <w:rsid w:val="00E07E61"/>
    <w:rsid w:val="00E11110"/>
    <w:rsid w:val="00E15127"/>
    <w:rsid w:val="00E15182"/>
    <w:rsid w:val="00E157C1"/>
    <w:rsid w:val="00E16AF1"/>
    <w:rsid w:val="00E22AA1"/>
    <w:rsid w:val="00E23ADB"/>
    <w:rsid w:val="00E23F25"/>
    <w:rsid w:val="00E23F89"/>
    <w:rsid w:val="00E24457"/>
    <w:rsid w:val="00E24E7D"/>
    <w:rsid w:val="00E27DFE"/>
    <w:rsid w:val="00E30E24"/>
    <w:rsid w:val="00E341E3"/>
    <w:rsid w:val="00E3441E"/>
    <w:rsid w:val="00E3478E"/>
    <w:rsid w:val="00E362D0"/>
    <w:rsid w:val="00E36563"/>
    <w:rsid w:val="00E369BE"/>
    <w:rsid w:val="00E410F1"/>
    <w:rsid w:val="00E41A1C"/>
    <w:rsid w:val="00E43304"/>
    <w:rsid w:val="00E44C8C"/>
    <w:rsid w:val="00E44E6F"/>
    <w:rsid w:val="00E4591A"/>
    <w:rsid w:val="00E45D17"/>
    <w:rsid w:val="00E478E7"/>
    <w:rsid w:val="00E51900"/>
    <w:rsid w:val="00E5377B"/>
    <w:rsid w:val="00E542CA"/>
    <w:rsid w:val="00E555C5"/>
    <w:rsid w:val="00E562B7"/>
    <w:rsid w:val="00E564FB"/>
    <w:rsid w:val="00E568D5"/>
    <w:rsid w:val="00E6026C"/>
    <w:rsid w:val="00E60725"/>
    <w:rsid w:val="00E62354"/>
    <w:rsid w:val="00E629B4"/>
    <w:rsid w:val="00E62DCE"/>
    <w:rsid w:val="00E6350C"/>
    <w:rsid w:val="00E64AEB"/>
    <w:rsid w:val="00E67F5E"/>
    <w:rsid w:val="00E70B18"/>
    <w:rsid w:val="00E73615"/>
    <w:rsid w:val="00E73F03"/>
    <w:rsid w:val="00E73F64"/>
    <w:rsid w:val="00E7400F"/>
    <w:rsid w:val="00E75872"/>
    <w:rsid w:val="00E75ED5"/>
    <w:rsid w:val="00E76C74"/>
    <w:rsid w:val="00E7725C"/>
    <w:rsid w:val="00E77F05"/>
    <w:rsid w:val="00E8046F"/>
    <w:rsid w:val="00E8075C"/>
    <w:rsid w:val="00E8205C"/>
    <w:rsid w:val="00E8278A"/>
    <w:rsid w:val="00E82BA5"/>
    <w:rsid w:val="00E82C84"/>
    <w:rsid w:val="00E8396B"/>
    <w:rsid w:val="00E83DAE"/>
    <w:rsid w:val="00E86129"/>
    <w:rsid w:val="00E86548"/>
    <w:rsid w:val="00E86C41"/>
    <w:rsid w:val="00E90D28"/>
    <w:rsid w:val="00E915D1"/>
    <w:rsid w:val="00E922B7"/>
    <w:rsid w:val="00E965AA"/>
    <w:rsid w:val="00EA03F8"/>
    <w:rsid w:val="00EA0411"/>
    <w:rsid w:val="00EA07F8"/>
    <w:rsid w:val="00EA3389"/>
    <w:rsid w:val="00EA5862"/>
    <w:rsid w:val="00EA5EB3"/>
    <w:rsid w:val="00EA63C0"/>
    <w:rsid w:val="00EA6989"/>
    <w:rsid w:val="00EA7DCA"/>
    <w:rsid w:val="00EB2CAE"/>
    <w:rsid w:val="00EB3051"/>
    <w:rsid w:val="00EB54E6"/>
    <w:rsid w:val="00EB7D5D"/>
    <w:rsid w:val="00EC2267"/>
    <w:rsid w:val="00EC2EF9"/>
    <w:rsid w:val="00EC2F5B"/>
    <w:rsid w:val="00EC3AB1"/>
    <w:rsid w:val="00EC6E6A"/>
    <w:rsid w:val="00EC7102"/>
    <w:rsid w:val="00EC7BD3"/>
    <w:rsid w:val="00ED0752"/>
    <w:rsid w:val="00ED0852"/>
    <w:rsid w:val="00ED15CF"/>
    <w:rsid w:val="00ED1D8A"/>
    <w:rsid w:val="00ED1E40"/>
    <w:rsid w:val="00ED2241"/>
    <w:rsid w:val="00ED4764"/>
    <w:rsid w:val="00ED510F"/>
    <w:rsid w:val="00ED66DC"/>
    <w:rsid w:val="00ED7FE4"/>
    <w:rsid w:val="00EE20D8"/>
    <w:rsid w:val="00EE3AC9"/>
    <w:rsid w:val="00EE3B45"/>
    <w:rsid w:val="00EE3C90"/>
    <w:rsid w:val="00EE5490"/>
    <w:rsid w:val="00EE5574"/>
    <w:rsid w:val="00EE5857"/>
    <w:rsid w:val="00EE7599"/>
    <w:rsid w:val="00EE76CD"/>
    <w:rsid w:val="00EE789A"/>
    <w:rsid w:val="00EF1F1D"/>
    <w:rsid w:val="00EF3463"/>
    <w:rsid w:val="00EF38C1"/>
    <w:rsid w:val="00EF4F87"/>
    <w:rsid w:val="00EF5852"/>
    <w:rsid w:val="00EF7CA9"/>
    <w:rsid w:val="00F01754"/>
    <w:rsid w:val="00F029A3"/>
    <w:rsid w:val="00F04783"/>
    <w:rsid w:val="00F05B97"/>
    <w:rsid w:val="00F067CA"/>
    <w:rsid w:val="00F06AF4"/>
    <w:rsid w:val="00F10C1F"/>
    <w:rsid w:val="00F11346"/>
    <w:rsid w:val="00F121BB"/>
    <w:rsid w:val="00F126D8"/>
    <w:rsid w:val="00F1281F"/>
    <w:rsid w:val="00F131C1"/>
    <w:rsid w:val="00F13AB4"/>
    <w:rsid w:val="00F13D0E"/>
    <w:rsid w:val="00F141B9"/>
    <w:rsid w:val="00F14959"/>
    <w:rsid w:val="00F14F01"/>
    <w:rsid w:val="00F159CC"/>
    <w:rsid w:val="00F1633B"/>
    <w:rsid w:val="00F16348"/>
    <w:rsid w:val="00F17748"/>
    <w:rsid w:val="00F20D75"/>
    <w:rsid w:val="00F21C28"/>
    <w:rsid w:val="00F21DD3"/>
    <w:rsid w:val="00F233F8"/>
    <w:rsid w:val="00F24C60"/>
    <w:rsid w:val="00F2582E"/>
    <w:rsid w:val="00F26C9C"/>
    <w:rsid w:val="00F27E71"/>
    <w:rsid w:val="00F30000"/>
    <w:rsid w:val="00F3064E"/>
    <w:rsid w:val="00F31114"/>
    <w:rsid w:val="00F325BD"/>
    <w:rsid w:val="00F330E3"/>
    <w:rsid w:val="00F3387D"/>
    <w:rsid w:val="00F341C3"/>
    <w:rsid w:val="00F34633"/>
    <w:rsid w:val="00F35440"/>
    <w:rsid w:val="00F35AB0"/>
    <w:rsid w:val="00F3698A"/>
    <w:rsid w:val="00F36E94"/>
    <w:rsid w:val="00F37825"/>
    <w:rsid w:val="00F37E85"/>
    <w:rsid w:val="00F40C74"/>
    <w:rsid w:val="00F42AED"/>
    <w:rsid w:val="00F42B6D"/>
    <w:rsid w:val="00F4357A"/>
    <w:rsid w:val="00F43694"/>
    <w:rsid w:val="00F4452F"/>
    <w:rsid w:val="00F44B2F"/>
    <w:rsid w:val="00F45158"/>
    <w:rsid w:val="00F452A0"/>
    <w:rsid w:val="00F45522"/>
    <w:rsid w:val="00F45C1B"/>
    <w:rsid w:val="00F46452"/>
    <w:rsid w:val="00F4779C"/>
    <w:rsid w:val="00F47BB6"/>
    <w:rsid w:val="00F51240"/>
    <w:rsid w:val="00F5235D"/>
    <w:rsid w:val="00F53493"/>
    <w:rsid w:val="00F53B61"/>
    <w:rsid w:val="00F53CD9"/>
    <w:rsid w:val="00F558AC"/>
    <w:rsid w:val="00F55DF3"/>
    <w:rsid w:val="00F56461"/>
    <w:rsid w:val="00F564E4"/>
    <w:rsid w:val="00F56F0C"/>
    <w:rsid w:val="00F576DB"/>
    <w:rsid w:val="00F57AD6"/>
    <w:rsid w:val="00F60D20"/>
    <w:rsid w:val="00F6133E"/>
    <w:rsid w:val="00F61E5E"/>
    <w:rsid w:val="00F62123"/>
    <w:rsid w:val="00F646B4"/>
    <w:rsid w:val="00F65BC7"/>
    <w:rsid w:val="00F66A88"/>
    <w:rsid w:val="00F66E75"/>
    <w:rsid w:val="00F67E39"/>
    <w:rsid w:val="00F70AE5"/>
    <w:rsid w:val="00F70C90"/>
    <w:rsid w:val="00F70D38"/>
    <w:rsid w:val="00F7674B"/>
    <w:rsid w:val="00F768BD"/>
    <w:rsid w:val="00F804A4"/>
    <w:rsid w:val="00F80AE9"/>
    <w:rsid w:val="00F829BD"/>
    <w:rsid w:val="00F832D6"/>
    <w:rsid w:val="00F84DFD"/>
    <w:rsid w:val="00F85881"/>
    <w:rsid w:val="00F875F8"/>
    <w:rsid w:val="00F87F8C"/>
    <w:rsid w:val="00F900B2"/>
    <w:rsid w:val="00F91BC4"/>
    <w:rsid w:val="00F91C97"/>
    <w:rsid w:val="00F93658"/>
    <w:rsid w:val="00F9439E"/>
    <w:rsid w:val="00F95823"/>
    <w:rsid w:val="00F95D78"/>
    <w:rsid w:val="00F975EC"/>
    <w:rsid w:val="00F97DC3"/>
    <w:rsid w:val="00F97F31"/>
    <w:rsid w:val="00FA059E"/>
    <w:rsid w:val="00FA101B"/>
    <w:rsid w:val="00FA3FF5"/>
    <w:rsid w:val="00FA4A81"/>
    <w:rsid w:val="00FA506A"/>
    <w:rsid w:val="00FA7413"/>
    <w:rsid w:val="00FA77B5"/>
    <w:rsid w:val="00FB0714"/>
    <w:rsid w:val="00FB0F92"/>
    <w:rsid w:val="00FB202D"/>
    <w:rsid w:val="00FB277E"/>
    <w:rsid w:val="00FB2B23"/>
    <w:rsid w:val="00FB318A"/>
    <w:rsid w:val="00FB3873"/>
    <w:rsid w:val="00FB541C"/>
    <w:rsid w:val="00FB54CE"/>
    <w:rsid w:val="00FB58DB"/>
    <w:rsid w:val="00FB5BDF"/>
    <w:rsid w:val="00FB5E13"/>
    <w:rsid w:val="00FB6315"/>
    <w:rsid w:val="00FC0E2A"/>
    <w:rsid w:val="00FC3991"/>
    <w:rsid w:val="00FC7626"/>
    <w:rsid w:val="00FC7AF1"/>
    <w:rsid w:val="00FD2CD6"/>
    <w:rsid w:val="00FD2E76"/>
    <w:rsid w:val="00FD38BE"/>
    <w:rsid w:val="00FD3CC7"/>
    <w:rsid w:val="00FD3DC3"/>
    <w:rsid w:val="00FD3F3B"/>
    <w:rsid w:val="00FD485B"/>
    <w:rsid w:val="00FD5E15"/>
    <w:rsid w:val="00FD630B"/>
    <w:rsid w:val="00FD66D0"/>
    <w:rsid w:val="00FD7777"/>
    <w:rsid w:val="00FD7BC7"/>
    <w:rsid w:val="00FE087B"/>
    <w:rsid w:val="00FE131A"/>
    <w:rsid w:val="00FE14F5"/>
    <w:rsid w:val="00FE19E4"/>
    <w:rsid w:val="00FE2A76"/>
    <w:rsid w:val="00FE2CE6"/>
    <w:rsid w:val="00FE38ED"/>
    <w:rsid w:val="00FE3A7D"/>
    <w:rsid w:val="00FE4B38"/>
    <w:rsid w:val="00FE62D9"/>
    <w:rsid w:val="00FF1420"/>
    <w:rsid w:val="00FF1564"/>
    <w:rsid w:val="00FF17DE"/>
    <w:rsid w:val="00FF2106"/>
    <w:rsid w:val="00FF4E48"/>
    <w:rsid w:val="00FF521E"/>
    <w:rsid w:val="00FF60F3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855"/>
    <w:pPr>
      <w:ind w:left="851" w:hanging="851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лімпіада"/>
    <w:basedOn w:val="Normal"/>
    <w:link w:val="a0"/>
    <w:uiPriority w:val="99"/>
    <w:rsid w:val="006A0128"/>
    <w:pPr>
      <w:spacing w:line="360" w:lineRule="auto"/>
      <w:ind w:left="680" w:firstLine="709"/>
      <w:jc w:val="right"/>
    </w:pPr>
    <w:rPr>
      <w:rFonts w:ascii="Arial" w:eastAsia="Times New Roman" w:hAnsi="Arial" w:cs="Arial"/>
      <w:b/>
      <w:i/>
      <w:outline/>
      <w:shadow/>
      <w:spacing w:val="-20"/>
      <w:w w:val="80"/>
      <w:position w:val="2"/>
      <w:sz w:val="30"/>
      <w:szCs w:val="30"/>
      <w:lang w:val="uk-UA" w:eastAsia="ru-RU"/>
    </w:rPr>
  </w:style>
  <w:style w:type="character" w:customStyle="1" w:styleId="a0">
    <w:name w:val="Олімпіада Знак"/>
    <w:basedOn w:val="DefaultParagraphFont"/>
    <w:link w:val="a"/>
    <w:uiPriority w:val="99"/>
    <w:locked/>
    <w:rsid w:val="006A0128"/>
    <w:rPr>
      <w:rFonts w:ascii="Arial" w:hAnsi="Arial" w:cs="Arial"/>
      <w:b/>
      <w:i/>
      <w:outline/>
      <w:shadow/>
      <w:spacing w:val="-20"/>
      <w:w w:val="80"/>
      <w:position w:val="2"/>
      <w:sz w:val="30"/>
      <w:szCs w:val="30"/>
      <w:lang w:val="uk-UA" w:eastAsia="ru-RU"/>
    </w:rPr>
  </w:style>
  <w:style w:type="paragraph" w:styleId="ListParagraph">
    <w:name w:val="List Paragraph"/>
    <w:basedOn w:val="Normal"/>
    <w:uiPriority w:val="99"/>
    <w:qFormat/>
    <w:rsid w:val="002156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730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730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730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7300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53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53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3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53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53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3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53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53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53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5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3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53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53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3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53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3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2</Pages>
  <Words>268</Words>
  <Characters>1529</Characters>
  <Application>Microsoft Office Outlook</Application>
  <DocSecurity>0</DocSecurity>
  <Lines>0</Lines>
  <Paragraphs>0</Paragraphs>
  <ScaleCrop>false</ScaleCrop>
  <Company>СБУ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Admin</cp:lastModifiedBy>
  <cp:revision>6</cp:revision>
  <dcterms:created xsi:type="dcterms:W3CDTF">2012-03-30T17:34:00Z</dcterms:created>
  <dcterms:modified xsi:type="dcterms:W3CDTF">2017-04-20T06:38:00Z</dcterms:modified>
</cp:coreProperties>
</file>